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0" w:type="dxa"/>
        <w:jc w:val="center"/>
        <w:tblBorders>
          <w:top w:val="single" w:sz="1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9"/>
        <w:gridCol w:w="4669"/>
        <w:gridCol w:w="1139"/>
      </w:tblGrid>
      <w:tr w:rsidR="000321EC" w:rsidRPr="00594859" w:rsidTr="00B47779">
        <w:trPr>
          <w:trHeight w:hRule="exact" w:val="851"/>
          <w:tblHeader/>
          <w:jc w:val="center"/>
        </w:trPr>
        <w:tc>
          <w:tcPr>
            <w:tcW w:w="993" w:type="dxa"/>
            <w:tcBorders>
              <w:bottom w:val="single" w:sz="12" w:space="0" w:color="auto"/>
            </w:tcBorders>
            <w:shd w:val="clear" w:color="auto" w:fill="auto"/>
            <w:tcMar>
              <w:top w:w="0" w:type="dxa"/>
              <w:left w:w="28" w:type="dxa"/>
              <w:right w:w="28" w:type="dxa"/>
            </w:tcMar>
            <w:vAlign w:val="center"/>
          </w:tcPr>
          <w:p w:rsidR="000321EC" w:rsidRPr="00F70D86" w:rsidRDefault="000321EC" w:rsidP="00E222EC">
            <w:pPr>
              <w:pStyle w:val="20"/>
            </w:pPr>
            <w:r w:rsidRPr="00F70D86">
              <w:t>Номер тома</w:t>
            </w:r>
          </w:p>
        </w:tc>
        <w:tc>
          <w:tcPr>
            <w:tcW w:w="3689" w:type="dxa"/>
            <w:tcBorders>
              <w:bottom w:val="single" w:sz="12" w:space="0" w:color="auto"/>
            </w:tcBorders>
            <w:shd w:val="clear" w:color="auto" w:fill="auto"/>
            <w:tcMar>
              <w:top w:w="85" w:type="dxa"/>
            </w:tcMar>
            <w:vAlign w:val="center"/>
          </w:tcPr>
          <w:p w:rsidR="000321EC" w:rsidRPr="00F70D86" w:rsidRDefault="000321EC" w:rsidP="00492BE8">
            <w:pPr>
              <w:pStyle w:val="20"/>
              <w:numPr>
                <w:ilvl w:val="0"/>
                <w:numId w:val="0"/>
              </w:numPr>
              <w:jc w:val="center"/>
              <w:rPr>
                <w:rFonts w:ascii="ISOCPEUR" w:hAnsi="ISOCPEUR"/>
                <w:b w:val="0"/>
                <w:i/>
                <w:szCs w:val="24"/>
              </w:rPr>
            </w:pPr>
            <w:r w:rsidRPr="00F70D86">
              <w:rPr>
                <w:rFonts w:ascii="ISOCPEUR" w:hAnsi="ISOCPEUR"/>
                <w:b w:val="0"/>
                <w:i/>
                <w:szCs w:val="24"/>
              </w:rPr>
              <w:t>Обозначение</w:t>
            </w:r>
          </w:p>
        </w:tc>
        <w:tc>
          <w:tcPr>
            <w:tcW w:w="4669" w:type="dxa"/>
            <w:tcBorders>
              <w:bottom w:val="single" w:sz="12" w:space="0" w:color="auto"/>
            </w:tcBorders>
            <w:shd w:val="clear" w:color="auto" w:fill="auto"/>
            <w:tcMar>
              <w:top w:w="0" w:type="dxa"/>
            </w:tcMar>
            <w:vAlign w:val="center"/>
          </w:tcPr>
          <w:p w:rsidR="000321EC" w:rsidRPr="00F70D86" w:rsidRDefault="000321EC" w:rsidP="00492BE8">
            <w:pPr>
              <w:pStyle w:val="20"/>
              <w:numPr>
                <w:ilvl w:val="0"/>
                <w:numId w:val="0"/>
              </w:numPr>
              <w:jc w:val="center"/>
              <w:rPr>
                <w:rFonts w:ascii="ISOCPEUR" w:hAnsi="ISOCPEUR"/>
                <w:b w:val="0"/>
                <w:i/>
                <w:szCs w:val="24"/>
              </w:rPr>
            </w:pPr>
            <w:r w:rsidRPr="00F70D86">
              <w:rPr>
                <w:rFonts w:ascii="ISOCPEUR" w:hAnsi="ISOCPEUR"/>
                <w:b w:val="0"/>
                <w:i/>
                <w:szCs w:val="24"/>
              </w:rPr>
              <w:t>Наименование</w:t>
            </w:r>
          </w:p>
        </w:tc>
        <w:tc>
          <w:tcPr>
            <w:tcW w:w="1139" w:type="dxa"/>
            <w:tcBorders>
              <w:bottom w:val="single" w:sz="12" w:space="0" w:color="auto"/>
            </w:tcBorders>
            <w:shd w:val="clear" w:color="auto" w:fill="auto"/>
            <w:tcMar>
              <w:top w:w="0" w:type="dxa"/>
            </w:tcMar>
            <w:vAlign w:val="center"/>
          </w:tcPr>
          <w:p w:rsidR="000321EC" w:rsidRPr="00F70D86" w:rsidRDefault="00515EB4" w:rsidP="00492BE8">
            <w:pPr>
              <w:pStyle w:val="20"/>
              <w:numPr>
                <w:ilvl w:val="0"/>
                <w:numId w:val="0"/>
              </w:numPr>
              <w:spacing w:line="240" w:lineRule="auto"/>
              <w:jc w:val="center"/>
              <w:rPr>
                <w:rFonts w:ascii="ISOCPEUR" w:hAnsi="ISOCPEUR"/>
                <w:b w:val="0"/>
                <w:i/>
                <w:szCs w:val="24"/>
              </w:rPr>
            </w:pPr>
            <w:r w:rsidRPr="00F70D86">
              <w:rPr>
                <w:rFonts w:ascii="ISOCPEUR" w:hAnsi="ISOCPEUR"/>
                <w:b w:val="0"/>
                <w:i/>
                <w:szCs w:val="24"/>
              </w:rPr>
              <w:t>Примечание</w:t>
            </w:r>
          </w:p>
        </w:tc>
      </w:tr>
      <w:tr w:rsidR="004E0FE9" w:rsidRPr="00594859" w:rsidTr="001D1381">
        <w:trPr>
          <w:trHeight w:hRule="exact" w:val="664"/>
          <w:jc w:val="center"/>
        </w:trPr>
        <w:tc>
          <w:tcPr>
            <w:tcW w:w="993" w:type="dxa"/>
            <w:shd w:val="clear" w:color="auto" w:fill="auto"/>
            <w:tcMar>
              <w:top w:w="85" w:type="dxa"/>
            </w:tcMar>
            <w:vAlign w:val="center"/>
          </w:tcPr>
          <w:p w:rsidR="004E0FE9" w:rsidRPr="00F70D86" w:rsidRDefault="00D52754" w:rsidP="00946D32">
            <w:pPr>
              <w:pStyle w:val="20"/>
              <w:numPr>
                <w:ilvl w:val="0"/>
                <w:numId w:val="0"/>
              </w:numPr>
              <w:ind w:left="-108" w:firstLine="108"/>
              <w:jc w:val="center"/>
              <w:rPr>
                <w:rFonts w:ascii="ISOCPEUR" w:hAnsi="ISOCPEUR"/>
                <w:b w:val="0"/>
                <w:i/>
                <w:szCs w:val="24"/>
              </w:rPr>
            </w:pPr>
            <w:r>
              <w:rPr>
                <w:rFonts w:ascii="ISOCPEUR" w:hAnsi="ISOCPEUR"/>
                <w:b w:val="0"/>
                <w:i/>
                <w:szCs w:val="24"/>
              </w:rPr>
              <w:t>1</w:t>
            </w:r>
            <w:r w:rsidR="00665579">
              <w:rPr>
                <w:rFonts w:ascii="ISOCPEUR" w:hAnsi="ISOCPEUR"/>
                <w:b w:val="0"/>
                <w:i/>
                <w:szCs w:val="24"/>
              </w:rPr>
              <w:t xml:space="preserve"> </w:t>
            </w:r>
          </w:p>
        </w:tc>
        <w:tc>
          <w:tcPr>
            <w:tcW w:w="3689" w:type="dxa"/>
            <w:shd w:val="clear" w:color="auto" w:fill="auto"/>
            <w:tcMar>
              <w:top w:w="85" w:type="dxa"/>
            </w:tcMar>
            <w:vAlign w:val="center"/>
          </w:tcPr>
          <w:p w:rsidR="004E0FE9" w:rsidRPr="00F70D86" w:rsidRDefault="004E0FE9" w:rsidP="0028539F">
            <w:pPr>
              <w:pStyle w:val="20"/>
              <w:numPr>
                <w:ilvl w:val="0"/>
                <w:numId w:val="0"/>
              </w:numPr>
              <w:rPr>
                <w:rFonts w:ascii="ISOCPEUR" w:hAnsi="ISOCPEUR"/>
                <w:b w:val="0"/>
                <w:i/>
                <w:color w:val="000000"/>
                <w:w w:val="80"/>
                <w:szCs w:val="24"/>
                <w:shd w:val="clear" w:color="auto" w:fill="FFFFFF"/>
              </w:rPr>
            </w:pPr>
            <w:r w:rsidRPr="00F70D86">
              <w:rPr>
                <w:rFonts w:ascii="ISOCPEUR" w:hAnsi="ISOCPEUR"/>
                <w:b w:val="0"/>
                <w:i/>
                <w:color w:val="000000"/>
                <w:w w:val="80"/>
                <w:szCs w:val="24"/>
                <w:shd w:val="clear" w:color="auto" w:fill="FFFFFF"/>
              </w:rPr>
              <w:t>ПЗ</w:t>
            </w:r>
          </w:p>
        </w:tc>
        <w:tc>
          <w:tcPr>
            <w:tcW w:w="4669" w:type="dxa"/>
            <w:shd w:val="clear" w:color="auto" w:fill="auto"/>
            <w:tcMar>
              <w:top w:w="85" w:type="dxa"/>
            </w:tcMar>
            <w:vAlign w:val="center"/>
          </w:tcPr>
          <w:p w:rsidR="004E0FE9" w:rsidRPr="00665579" w:rsidRDefault="00B47779" w:rsidP="00946D32">
            <w:pPr>
              <w:spacing w:line="276" w:lineRule="auto"/>
              <w:ind w:firstLine="0"/>
              <w:rPr>
                <w:rFonts w:ascii="ISOCPEUR" w:hAnsi="ISOCPEUR"/>
                <w:i/>
                <w:szCs w:val="24"/>
              </w:rPr>
            </w:pPr>
            <w:r>
              <w:rPr>
                <w:rFonts w:ascii="ISOCPEUR" w:hAnsi="ISOCPEUR" w:cs="Calibri"/>
                <w:i/>
                <w:szCs w:val="24"/>
              </w:rPr>
              <w:t xml:space="preserve">Раздел 1. </w:t>
            </w:r>
            <w:r w:rsidR="00665579" w:rsidRPr="00665579">
              <w:rPr>
                <w:rFonts w:ascii="ISOCPEUR" w:hAnsi="ISOCPEUR" w:cs="Calibri"/>
                <w:i/>
                <w:szCs w:val="24"/>
              </w:rPr>
              <w:t>Пояснительная записка</w:t>
            </w:r>
          </w:p>
        </w:tc>
        <w:tc>
          <w:tcPr>
            <w:tcW w:w="1139" w:type="dxa"/>
            <w:shd w:val="clear" w:color="auto" w:fill="auto"/>
            <w:tcMar>
              <w:top w:w="85" w:type="dxa"/>
            </w:tcMar>
            <w:vAlign w:val="center"/>
          </w:tcPr>
          <w:p w:rsidR="00E222EC" w:rsidRPr="00F70D86" w:rsidRDefault="00E222EC" w:rsidP="00E222EC">
            <w:pPr>
              <w:spacing w:line="240" w:lineRule="auto"/>
              <w:ind w:firstLine="0"/>
              <w:jc w:val="center"/>
              <w:rPr>
                <w:rFonts w:ascii="ISOCPEUR" w:hAnsi="ISOCPEUR"/>
                <w:i/>
              </w:rPr>
            </w:pPr>
          </w:p>
        </w:tc>
      </w:tr>
      <w:tr w:rsidR="004E0FE9" w:rsidRPr="00594859" w:rsidTr="000741C7">
        <w:trPr>
          <w:trHeight w:hRule="exact" w:val="863"/>
          <w:jc w:val="center"/>
        </w:trPr>
        <w:tc>
          <w:tcPr>
            <w:tcW w:w="993" w:type="dxa"/>
            <w:shd w:val="clear" w:color="auto" w:fill="auto"/>
            <w:tcMar>
              <w:top w:w="85" w:type="dxa"/>
            </w:tcMar>
            <w:vAlign w:val="center"/>
          </w:tcPr>
          <w:p w:rsidR="004E0FE9" w:rsidRPr="00F70D86" w:rsidRDefault="00832E46" w:rsidP="00946D32">
            <w:pPr>
              <w:pStyle w:val="20"/>
              <w:numPr>
                <w:ilvl w:val="0"/>
                <w:numId w:val="0"/>
              </w:numPr>
              <w:ind w:left="-108" w:firstLine="108"/>
              <w:jc w:val="center"/>
              <w:rPr>
                <w:rFonts w:ascii="ISOCPEUR" w:hAnsi="ISOCPEUR"/>
                <w:b w:val="0"/>
                <w:i/>
                <w:szCs w:val="24"/>
              </w:rPr>
            </w:pPr>
            <w:r>
              <w:rPr>
                <w:rFonts w:ascii="ISOCPEUR" w:hAnsi="ISOCPEUR"/>
                <w:b w:val="0"/>
                <w:i/>
                <w:szCs w:val="24"/>
              </w:rPr>
              <w:t>2</w:t>
            </w:r>
          </w:p>
        </w:tc>
        <w:tc>
          <w:tcPr>
            <w:tcW w:w="3689" w:type="dxa"/>
            <w:shd w:val="clear" w:color="auto" w:fill="auto"/>
            <w:tcMar>
              <w:top w:w="85" w:type="dxa"/>
            </w:tcMar>
            <w:vAlign w:val="center"/>
          </w:tcPr>
          <w:p w:rsidR="004E0FE9" w:rsidRPr="00F70D86" w:rsidRDefault="00924645" w:rsidP="0028539F">
            <w:pPr>
              <w:pStyle w:val="20"/>
              <w:numPr>
                <w:ilvl w:val="0"/>
                <w:numId w:val="0"/>
              </w:numPr>
              <w:rPr>
                <w:rFonts w:ascii="ISOCPEUR" w:hAnsi="ISOCPEUR"/>
                <w:b w:val="0"/>
                <w:i/>
                <w:color w:val="000000"/>
                <w:w w:val="80"/>
                <w:szCs w:val="24"/>
                <w:shd w:val="clear" w:color="auto" w:fill="FFFFFF"/>
              </w:rPr>
            </w:pPr>
            <w:r>
              <w:rPr>
                <w:rFonts w:ascii="ISOCPEUR" w:hAnsi="ISOCPEUR"/>
                <w:b w:val="0"/>
                <w:i/>
                <w:color w:val="000000"/>
                <w:w w:val="80"/>
                <w:szCs w:val="24"/>
                <w:shd w:val="clear" w:color="auto" w:fill="FFFFFF"/>
              </w:rPr>
              <w:t>СПЗУ</w:t>
            </w:r>
          </w:p>
        </w:tc>
        <w:tc>
          <w:tcPr>
            <w:tcW w:w="4669" w:type="dxa"/>
            <w:shd w:val="clear" w:color="auto" w:fill="auto"/>
            <w:tcMar>
              <w:top w:w="85" w:type="dxa"/>
            </w:tcMar>
            <w:vAlign w:val="center"/>
          </w:tcPr>
          <w:p w:rsidR="004E0FE9" w:rsidRPr="00665579" w:rsidRDefault="00924645" w:rsidP="00665579">
            <w:pPr>
              <w:spacing w:line="276" w:lineRule="auto"/>
              <w:ind w:firstLine="0"/>
              <w:rPr>
                <w:rFonts w:ascii="ISOCPEUR" w:hAnsi="ISOCPEUR"/>
                <w:i/>
                <w:szCs w:val="24"/>
              </w:rPr>
            </w:pPr>
            <w:r>
              <w:rPr>
                <w:rFonts w:ascii="ISOCPEUR" w:hAnsi="ISOCPEUR"/>
                <w:i/>
                <w:szCs w:val="24"/>
              </w:rPr>
              <w:t>Раздел 2.</w:t>
            </w:r>
            <w:r w:rsidR="00B47779">
              <w:rPr>
                <w:rFonts w:ascii="ISOCPEUR" w:hAnsi="ISOCPEUR"/>
                <w:i/>
                <w:szCs w:val="24"/>
              </w:rPr>
              <w:t xml:space="preserve"> </w:t>
            </w:r>
            <w:r>
              <w:rPr>
                <w:rFonts w:ascii="ISOCPEUR" w:hAnsi="ISOCPEUR"/>
                <w:i/>
                <w:szCs w:val="24"/>
              </w:rPr>
              <w:t>Схема планировочной организации земельного участка</w:t>
            </w:r>
          </w:p>
        </w:tc>
        <w:tc>
          <w:tcPr>
            <w:tcW w:w="1139" w:type="dxa"/>
            <w:shd w:val="clear" w:color="auto" w:fill="auto"/>
            <w:tcMar>
              <w:top w:w="85" w:type="dxa"/>
            </w:tcMar>
            <w:vAlign w:val="center"/>
          </w:tcPr>
          <w:p w:rsidR="004E0FE9" w:rsidRPr="00E222EC" w:rsidRDefault="004E0FE9" w:rsidP="00E222EC">
            <w:pPr>
              <w:spacing w:line="240" w:lineRule="auto"/>
              <w:ind w:firstLine="0"/>
              <w:jc w:val="center"/>
              <w:rPr>
                <w:rFonts w:ascii="ISOCPEUR" w:hAnsi="ISOCPEUR"/>
                <w:i/>
                <w:sz w:val="16"/>
              </w:rPr>
            </w:pPr>
          </w:p>
        </w:tc>
      </w:tr>
      <w:tr w:rsidR="00752BE3" w:rsidRPr="00594859" w:rsidTr="001D1381">
        <w:trPr>
          <w:trHeight w:hRule="exact" w:val="543"/>
          <w:jc w:val="center"/>
        </w:trPr>
        <w:tc>
          <w:tcPr>
            <w:tcW w:w="993" w:type="dxa"/>
            <w:shd w:val="clear" w:color="auto" w:fill="auto"/>
            <w:tcMar>
              <w:top w:w="85" w:type="dxa"/>
            </w:tcMar>
            <w:vAlign w:val="center"/>
          </w:tcPr>
          <w:p w:rsidR="00752BE3" w:rsidRPr="00F70D86" w:rsidRDefault="00832E46" w:rsidP="00946D32">
            <w:pPr>
              <w:pStyle w:val="20"/>
              <w:numPr>
                <w:ilvl w:val="0"/>
                <w:numId w:val="0"/>
              </w:numPr>
              <w:ind w:left="-108" w:firstLine="108"/>
              <w:jc w:val="center"/>
              <w:rPr>
                <w:rFonts w:ascii="ISOCPEUR" w:hAnsi="ISOCPEUR"/>
                <w:b w:val="0"/>
                <w:i/>
                <w:szCs w:val="24"/>
              </w:rPr>
            </w:pPr>
            <w:r>
              <w:rPr>
                <w:rFonts w:ascii="ISOCPEUR" w:hAnsi="ISOCPEUR"/>
                <w:b w:val="0"/>
                <w:i/>
                <w:szCs w:val="24"/>
              </w:rPr>
              <w:t>3</w:t>
            </w:r>
            <w:r w:rsidR="00665579">
              <w:rPr>
                <w:rFonts w:ascii="ISOCPEUR" w:hAnsi="ISOCPEUR"/>
                <w:b w:val="0"/>
                <w:i/>
                <w:szCs w:val="24"/>
              </w:rPr>
              <w:t xml:space="preserve"> </w:t>
            </w:r>
          </w:p>
        </w:tc>
        <w:tc>
          <w:tcPr>
            <w:tcW w:w="3689" w:type="dxa"/>
            <w:shd w:val="clear" w:color="auto" w:fill="auto"/>
            <w:tcMar>
              <w:top w:w="85" w:type="dxa"/>
            </w:tcMar>
            <w:vAlign w:val="center"/>
          </w:tcPr>
          <w:p w:rsidR="00752BE3" w:rsidRPr="00F70D86" w:rsidRDefault="006F3CDC" w:rsidP="00752BE3">
            <w:pPr>
              <w:pStyle w:val="20"/>
              <w:numPr>
                <w:ilvl w:val="0"/>
                <w:numId w:val="0"/>
              </w:numPr>
              <w:rPr>
                <w:rFonts w:ascii="ISOCPEUR" w:hAnsi="ISOCPEUR"/>
                <w:b w:val="0"/>
                <w:i/>
                <w:color w:val="000000"/>
                <w:w w:val="80"/>
                <w:szCs w:val="24"/>
                <w:shd w:val="clear" w:color="auto" w:fill="FFFFFF"/>
              </w:rPr>
            </w:pPr>
            <w:r>
              <w:rPr>
                <w:rFonts w:ascii="ISOCPEUR" w:hAnsi="ISOCPEUR"/>
                <w:b w:val="0"/>
                <w:i/>
                <w:color w:val="000000"/>
                <w:w w:val="80"/>
                <w:szCs w:val="24"/>
                <w:shd w:val="clear" w:color="auto" w:fill="FFFFFF"/>
              </w:rPr>
              <w:t>АР</w:t>
            </w:r>
          </w:p>
        </w:tc>
        <w:tc>
          <w:tcPr>
            <w:tcW w:w="4669" w:type="dxa"/>
            <w:shd w:val="clear" w:color="auto" w:fill="auto"/>
            <w:tcMar>
              <w:top w:w="85" w:type="dxa"/>
            </w:tcMar>
            <w:vAlign w:val="center"/>
          </w:tcPr>
          <w:p w:rsidR="00752BE3" w:rsidRPr="00F70D86" w:rsidRDefault="00B47779" w:rsidP="00665579">
            <w:pPr>
              <w:spacing w:line="276" w:lineRule="auto"/>
              <w:ind w:firstLine="0"/>
              <w:rPr>
                <w:rFonts w:ascii="ISOCPEUR" w:hAnsi="ISOCPEUR" w:cs="Calibri"/>
                <w:i/>
                <w:szCs w:val="24"/>
              </w:rPr>
            </w:pPr>
            <w:r>
              <w:rPr>
                <w:rFonts w:ascii="ISOCPEUR" w:hAnsi="ISOCPEUR" w:cs="Calibri"/>
                <w:i/>
                <w:szCs w:val="24"/>
              </w:rPr>
              <w:t xml:space="preserve">Раздел </w:t>
            </w:r>
            <w:r w:rsidR="00832E46">
              <w:rPr>
                <w:rFonts w:ascii="ISOCPEUR" w:hAnsi="ISOCPEUR" w:cs="Calibri"/>
                <w:i/>
                <w:szCs w:val="24"/>
              </w:rPr>
              <w:t>3. Архитектурные решения</w:t>
            </w:r>
          </w:p>
        </w:tc>
        <w:tc>
          <w:tcPr>
            <w:tcW w:w="1139" w:type="dxa"/>
            <w:shd w:val="clear" w:color="auto" w:fill="auto"/>
            <w:tcMar>
              <w:top w:w="85" w:type="dxa"/>
            </w:tcMar>
            <w:vAlign w:val="center"/>
          </w:tcPr>
          <w:p w:rsidR="00752BE3" w:rsidRDefault="00752BE3" w:rsidP="00752BE3">
            <w:pPr>
              <w:spacing w:line="240" w:lineRule="auto"/>
              <w:ind w:firstLine="0"/>
              <w:jc w:val="center"/>
              <w:rPr>
                <w:rFonts w:ascii="ISOCPEUR" w:hAnsi="ISOCPEUR"/>
                <w:i/>
                <w:sz w:val="40"/>
                <w:szCs w:val="40"/>
              </w:rPr>
            </w:pPr>
          </w:p>
        </w:tc>
      </w:tr>
      <w:tr w:rsidR="000741C7" w:rsidRPr="00594859" w:rsidTr="00832E46">
        <w:trPr>
          <w:trHeight w:hRule="exact" w:val="852"/>
          <w:jc w:val="center"/>
        </w:trPr>
        <w:tc>
          <w:tcPr>
            <w:tcW w:w="993" w:type="dxa"/>
            <w:shd w:val="clear" w:color="auto" w:fill="auto"/>
            <w:tcMar>
              <w:top w:w="85" w:type="dxa"/>
            </w:tcMar>
            <w:vAlign w:val="center"/>
          </w:tcPr>
          <w:p w:rsidR="000741C7" w:rsidRDefault="00D52754" w:rsidP="00946D32">
            <w:pPr>
              <w:pStyle w:val="20"/>
              <w:numPr>
                <w:ilvl w:val="0"/>
                <w:numId w:val="0"/>
              </w:numPr>
              <w:ind w:left="-108" w:firstLine="108"/>
              <w:jc w:val="center"/>
              <w:rPr>
                <w:rFonts w:ascii="ISOCPEUR" w:hAnsi="ISOCPEUR"/>
                <w:b w:val="0"/>
                <w:i/>
                <w:szCs w:val="24"/>
              </w:rPr>
            </w:pPr>
            <w:r>
              <w:rPr>
                <w:rFonts w:ascii="ISOCPEUR" w:hAnsi="ISOCPEUR"/>
                <w:b w:val="0"/>
                <w:i/>
                <w:szCs w:val="24"/>
              </w:rPr>
              <w:t>4</w:t>
            </w:r>
          </w:p>
        </w:tc>
        <w:tc>
          <w:tcPr>
            <w:tcW w:w="3689" w:type="dxa"/>
            <w:shd w:val="clear" w:color="auto" w:fill="auto"/>
            <w:tcMar>
              <w:top w:w="85" w:type="dxa"/>
            </w:tcMar>
            <w:vAlign w:val="center"/>
          </w:tcPr>
          <w:p w:rsidR="000741C7" w:rsidRPr="00F70D86" w:rsidRDefault="00832E46" w:rsidP="000741C7">
            <w:pPr>
              <w:pStyle w:val="20"/>
              <w:numPr>
                <w:ilvl w:val="0"/>
                <w:numId w:val="0"/>
              </w:numPr>
              <w:rPr>
                <w:rFonts w:ascii="ISOCPEUR" w:hAnsi="ISOCPEUR"/>
                <w:b w:val="0"/>
                <w:i/>
                <w:color w:val="000000"/>
                <w:w w:val="80"/>
                <w:szCs w:val="24"/>
                <w:shd w:val="clear" w:color="auto" w:fill="FFFFFF"/>
              </w:rPr>
            </w:pPr>
            <w:r>
              <w:rPr>
                <w:rFonts w:ascii="ISOCPEUR" w:hAnsi="ISOCPEUR"/>
                <w:b w:val="0"/>
                <w:i/>
                <w:color w:val="000000"/>
                <w:w w:val="80"/>
                <w:szCs w:val="24"/>
                <w:shd w:val="clear" w:color="auto" w:fill="FFFFFF"/>
              </w:rPr>
              <w:t>КР</w:t>
            </w:r>
          </w:p>
        </w:tc>
        <w:tc>
          <w:tcPr>
            <w:tcW w:w="4669" w:type="dxa"/>
            <w:shd w:val="clear" w:color="auto" w:fill="auto"/>
            <w:tcMar>
              <w:top w:w="85" w:type="dxa"/>
            </w:tcMar>
            <w:vAlign w:val="center"/>
          </w:tcPr>
          <w:p w:rsidR="000741C7" w:rsidRDefault="00832E46" w:rsidP="00665579">
            <w:pPr>
              <w:spacing w:line="276" w:lineRule="auto"/>
              <w:ind w:firstLine="0"/>
              <w:rPr>
                <w:rFonts w:ascii="ISOCPEUR" w:hAnsi="ISOCPEUR" w:cs="Calibri"/>
                <w:i/>
                <w:szCs w:val="24"/>
              </w:rPr>
            </w:pPr>
            <w:r>
              <w:rPr>
                <w:rFonts w:ascii="ISOCPEUR" w:hAnsi="ISOCPEUR" w:cs="Calibri"/>
                <w:i/>
                <w:szCs w:val="24"/>
              </w:rPr>
              <w:t>Р</w:t>
            </w:r>
            <w:r w:rsidR="000741C7">
              <w:rPr>
                <w:rFonts w:ascii="ISOCPEUR" w:hAnsi="ISOCPEUR" w:cs="Calibri"/>
                <w:i/>
                <w:szCs w:val="24"/>
              </w:rPr>
              <w:t>аздел 4.</w:t>
            </w:r>
            <w:r>
              <w:rPr>
                <w:rFonts w:ascii="ISOCPEUR" w:hAnsi="ISOCPEUR" w:cs="Calibri"/>
                <w:i/>
                <w:szCs w:val="24"/>
              </w:rPr>
              <w:t xml:space="preserve"> Конструктивные и объемно-планировочные решения</w:t>
            </w:r>
          </w:p>
        </w:tc>
        <w:tc>
          <w:tcPr>
            <w:tcW w:w="1139" w:type="dxa"/>
            <w:shd w:val="clear" w:color="auto" w:fill="auto"/>
            <w:tcMar>
              <w:top w:w="85" w:type="dxa"/>
            </w:tcMar>
            <w:vAlign w:val="center"/>
          </w:tcPr>
          <w:p w:rsidR="000741C7" w:rsidRDefault="000741C7" w:rsidP="00752BE3">
            <w:pPr>
              <w:spacing w:line="240" w:lineRule="auto"/>
              <w:ind w:firstLine="0"/>
              <w:jc w:val="center"/>
              <w:rPr>
                <w:rFonts w:ascii="ISOCPEUR" w:hAnsi="ISOCPEUR"/>
                <w:i/>
                <w:sz w:val="40"/>
                <w:szCs w:val="40"/>
              </w:rPr>
            </w:pPr>
          </w:p>
        </w:tc>
      </w:tr>
      <w:tr w:rsidR="00752BE3" w:rsidRPr="00594859" w:rsidTr="00832E46">
        <w:trPr>
          <w:trHeight w:hRule="exact" w:val="1842"/>
          <w:jc w:val="center"/>
        </w:trPr>
        <w:tc>
          <w:tcPr>
            <w:tcW w:w="993" w:type="dxa"/>
            <w:shd w:val="clear" w:color="auto" w:fill="auto"/>
            <w:tcMar>
              <w:top w:w="85" w:type="dxa"/>
            </w:tcMar>
            <w:vAlign w:val="center"/>
          </w:tcPr>
          <w:p w:rsidR="00752BE3" w:rsidRPr="00F70D86" w:rsidRDefault="00665579" w:rsidP="00946D32">
            <w:pPr>
              <w:pStyle w:val="20"/>
              <w:numPr>
                <w:ilvl w:val="0"/>
                <w:numId w:val="0"/>
              </w:numPr>
              <w:ind w:left="-108" w:firstLine="108"/>
              <w:jc w:val="center"/>
              <w:rPr>
                <w:rFonts w:ascii="ISOCPEUR" w:hAnsi="ISOCPEUR"/>
                <w:b w:val="0"/>
                <w:i/>
                <w:szCs w:val="24"/>
              </w:rPr>
            </w:pPr>
            <w:r>
              <w:rPr>
                <w:rFonts w:ascii="ISOCPEUR" w:hAnsi="ISOCPEUR"/>
                <w:b w:val="0"/>
                <w:i/>
                <w:szCs w:val="24"/>
              </w:rPr>
              <w:t xml:space="preserve"> </w:t>
            </w:r>
          </w:p>
        </w:tc>
        <w:tc>
          <w:tcPr>
            <w:tcW w:w="3689" w:type="dxa"/>
            <w:shd w:val="clear" w:color="auto" w:fill="auto"/>
            <w:tcMar>
              <w:top w:w="85" w:type="dxa"/>
            </w:tcMar>
            <w:vAlign w:val="center"/>
          </w:tcPr>
          <w:p w:rsidR="00752BE3" w:rsidRPr="00F70D86" w:rsidRDefault="00752BE3" w:rsidP="00752BE3">
            <w:pPr>
              <w:pStyle w:val="20"/>
              <w:numPr>
                <w:ilvl w:val="0"/>
                <w:numId w:val="0"/>
              </w:numPr>
              <w:rPr>
                <w:rFonts w:ascii="ISOCPEUR" w:hAnsi="ISOCPEUR"/>
                <w:b w:val="0"/>
                <w:i/>
                <w:color w:val="000000"/>
                <w:w w:val="80"/>
                <w:szCs w:val="24"/>
                <w:shd w:val="clear" w:color="auto" w:fill="FFFFFF"/>
              </w:rPr>
            </w:pPr>
          </w:p>
        </w:tc>
        <w:tc>
          <w:tcPr>
            <w:tcW w:w="4669" w:type="dxa"/>
            <w:shd w:val="clear" w:color="auto" w:fill="auto"/>
            <w:tcMar>
              <w:top w:w="85" w:type="dxa"/>
            </w:tcMar>
            <w:vAlign w:val="center"/>
          </w:tcPr>
          <w:p w:rsidR="00752BE3" w:rsidRPr="00F70D86" w:rsidRDefault="00832E46" w:rsidP="00515537">
            <w:pPr>
              <w:spacing w:line="276" w:lineRule="auto"/>
              <w:ind w:firstLine="36"/>
              <w:rPr>
                <w:rFonts w:ascii="ISOCPEUR" w:hAnsi="ISOCPEUR" w:cs="Calibri"/>
                <w:i/>
                <w:szCs w:val="24"/>
              </w:rPr>
            </w:pPr>
            <w:r>
              <w:rPr>
                <w:rFonts w:ascii="ISOCPEUR" w:hAnsi="ISOCPEUR" w:cs="Calibri"/>
                <w:i/>
                <w:szCs w:val="24"/>
              </w:rPr>
              <w:t>Раздел 5</w:t>
            </w:r>
            <w:r w:rsidR="000741C7">
              <w:rPr>
                <w:rFonts w:ascii="ISOCPEUR" w:hAnsi="ISOCPEUR" w:cs="Calibri"/>
                <w:i/>
                <w:szCs w:val="24"/>
              </w:rPr>
              <w:t xml:space="preserve">. </w:t>
            </w:r>
            <w:r>
              <w:rPr>
                <w:rFonts w:ascii="ISOCPEUR" w:hAnsi="ISOCPEUR" w:cs="Calibri"/>
                <w:i/>
                <w:szCs w:val="24"/>
              </w:rPr>
      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</w:t>
            </w:r>
            <w:r w:rsidR="00494A71">
              <w:rPr>
                <w:rFonts w:ascii="ISOCPEUR" w:hAnsi="ISOCPEUR" w:cs="Calibri"/>
                <w:i/>
                <w:szCs w:val="24"/>
              </w:rPr>
              <w:t xml:space="preserve"> </w:t>
            </w:r>
            <w:r w:rsidR="00752BE3">
              <w:rPr>
                <w:rFonts w:ascii="ISOCPEUR" w:hAnsi="ISOCPEUR" w:cs="Calibri"/>
                <w:i/>
                <w:szCs w:val="24"/>
              </w:rPr>
              <w:t xml:space="preserve"> </w:t>
            </w:r>
          </w:p>
        </w:tc>
        <w:tc>
          <w:tcPr>
            <w:tcW w:w="1139" w:type="dxa"/>
            <w:shd w:val="clear" w:color="auto" w:fill="auto"/>
            <w:tcMar>
              <w:top w:w="85" w:type="dxa"/>
            </w:tcMar>
            <w:vAlign w:val="center"/>
          </w:tcPr>
          <w:p w:rsidR="00752BE3" w:rsidRDefault="00752BE3" w:rsidP="00752BE3">
            <w:pPr>
              <w:spacing w:line="240" w:lineRule="auto"/>
              <w:ind w:firstLine="0"/>
              <w:jc w:val="center"/>
              <w:rPr>
                <w:rFonts w:ascii="ISOCPEUR" w:hAnsi="ISOCPEUR"/>
                <w:i/>
                <w:sz w:val="40"/>
                <w:szCs w:val="40"/>
              </w:rPr>
            </w:pPr>
          </w:p>
        </w:tc>
      </w:tr>
      <w:tr w:rsidR="00B87AFC" w:rsidRPr="00594859" w:rsidTr="001D1381">
        <w:trPr>
          <w:trHeight w:hRule="exact" w:val="462"/>
          <w:jc w:val="center"/>
        </w:trPr>
        <w:tc>
          <w:tcPr>
            <w:tcW w:w="993" w:type="dxa"/>
            <w:shd w:val="clear" w:color="auto" w:fill="auto"/>
            <w:tcMar>
              <w:top w:w="85" w:type="dxa"/>
            </w:tcMar>
            <w:vAlign w:val="center"/>
          </w:tcPr>
          <w:p w:rsidR="00B87AFC" w:rsidRPr="00F70D86" w:rsidRDefault="00665579" w:rsidP="00665579">
            <w:pPr>
              <w:pStyle w:val="20"/>
              <w:numPr>
                <w:ilvl w:val="0"/>
                <w:numId w:val="0"/>
              </w:numPr>
              <w:ind w:left="-108" w:firstLine="108"/>
              <w:jc w:val="center"/>
              <w:rPr>
                <w:rFonts w:ascii="ISOCPEUR" w:hAnsi="ISOCPEUR"/>
                <w:b w:val="0"/>
                <w:i/>
                <w:szCs w:val="24"/>
              </w:rPr>
            </w:pPr>
            <w:r>
              <w:rPr>
                <w:rFonts w:ascii="ISOCPEUR" w:hAnsi="ISOCPEUR"/>
                <w:b w:val="0"/>
                <w:i/>
                <w:szCs w:val="24"/>
              </w:rPr>
              <w:t xml:space="preserve"> </w:t>
            </w:r>
            <w:r w:rsidR="00832E46">
              <w:rPr>
                <w:rFonts w:ascii="ISOCPEUR" w:hAnsi="ISOCPEUR"/>
                <w:b w:val="0"/>
                <w:i/>
                <w:szCs w:val="24"/>
              </w:rPr>
              <w:t>5.1</w:t>
            </w:r>
          </w:p>
        </w:tc>
        <w:tc>
          <w:tcPr>
            <w:tcW w:w="3689" w:type="dxa"/>
            <w:shd w:val="clear" w:color="auto" w:fill="auto"/>
            <w:tcMar>
              <w:top w:w="85" w:type="dxa"/>
            </w:tcMar>
            <w:vAlign w:val="center"/>
          </w:tcPr>
          <w:p w:rsidR="00B87AFC" w:rsidRPr="00F70D86" w:rsidRDefault="00832E46" w:rsidP="00665579">
            <w:pPr>
              <w:pStyle w:val="20"/>
              <w:numPr>
                <w:ilvl w:val="0"/>
                <w:numId w:val="0"/>
              </w:numPr>
              <w:rPr>
                <w:rFonts w:ascii="ISOCPEUR" w:hAnsi="ISOCPEUR"/>
                <w:b w:val="0"/>
                <w:i/>
                <w:color w:val="000000"/>
                <w:w w:val="80"/>
                <w:szCs w:val="24"/>
                <w:shd w:val="clear" w:color="auto" w:fill="FFFFFF"/>
              </w:rPr>
            </w:pPr>
            <w:r>
              <w:rPr>
                <w:rFonts w:ascii="ISOCPEUR" w:hAnsi="ISOCPEUR"/>
                <w:b w:val="0"/>
                <w:i/>
                <w:color w:val="000000"/>
                <w:w w:val="80"/>
                <w:szCs w:val="24"/>
                <w:shd w:val="clear" w:color="auto" w:fill="FFFFFF"/>
              </w:rPr>
              <w:t>ИОС1</w:t>
            </w:r>
          </w:p>
        </w:tc>
        <w:tc>
          <w:tcPr>
            <w:tcW w:w="4669" w:type="dxa"/>
            <w:shd w:val="clear" w:color="auto" w:fill="auto"/>
            <w:tcMar>
              <w:top w:w="85" w:type="dxa"/>
            </w:tcMar>
            <w:vAlign w:val="center"/>
          </w:tcPr>
          <w:p w:rsidR="00B87AFC" w:rsidRPr="000741C7" w:rsidRDefault="00832E46" w:rsidP="00494A71">
            <w:pPr>
              <w:spacing w:line="276" w:lineRule="auto"/>
              <w:ind w:firstLine="0"/>
              <w:rPr>
                <w:rFonts w:ascii="ISOCPEUR" w:hAnsi="ISOCPEUR" w:cs="Calibri"/>
                <w:i/>
                <w:szCs w:val="24"/>
              </w:rPr>
            </w:pPr>
            <w:r>
              <w:rPr>
                <w:rFonts w:ascii="ISOCPEUR" w:hAnsi="ISOCPEUR" w:cs="Calibri"/>
                <w:i/>
                <w:szCs w:val="24"/>
              </w:rPr>
              <w:t>Подр</w:t>
            </w:r>
            <w:r w:rsidR="000741C7" w:rsidRPr="000741C7">
              <w:rPr>
                <w:rFonts w:ascii="ISOCPEUR" w:hAnsi="ISOCPEUR" w:cs="Calibri"/>
                <w:i/>
                <w:szCs w:val="24"/>
              </w:rPr>
              <w:t xml:space="preserve">аздел </w:t>
            </w:r>
            <w:r>
              <w:rPr>
                <w:rFonts w:ascii="ISOCPEUR" w:hAnsi="ISOCPEUR" w:cs="Calibri"/>
                <w:i/>
                <w:szCs w:val="24"/>
              </w:rPr>
              <w:t>1. Система электроснабжения</w:t>
            </w:r>
          </w:p>
        </w:tc>
        <w:tc>
          <w:tcPr>
            <w:tcW w:w="1139" w:type="dxa"/>
            <w:shd w:val="clear" w:color="auto" w:fill="auto"/>
            <w:tcMar>
              <w:top w:w="85" w:type="dxa"/>
            </w:tcMar>
            <w:vAlign w:val="center"/>
          </w:tcPr>
          <w:p w:rsidR="00B87AFC" w:rsidRDefault="00B87AFC" w:rsidP="00752BE3">
            <w:pPr>
              <w:spacing w:line="240" w:lineRule="auto"/>
              <w:ind w:firstLine="0"/>
              <w:jc w:val="center"/>
              <w:rPr>
                <w:rFonts w:ascii="ISOCPEUR" w:hAnsi="ISOCPEUR"/>
                <w:i/>
                <w:sz w:val="40"/>
                <w:szCs w:val="40"/>
              </w:rPr>
            </w:pPr>
          </w:p>
        </w:tc>
      </w:tr>
      <w:tr w:rsidR="00B87AFC" w:rsidRPr="00594859" w:rsidTr="001D1381">
        <w:trPr>
          <w:trHeight w:hRule="exact" w:val="456"/>
          <w:jc w:val="center"/>
        </w:trPr>
        <w:tc>
          <w:tcPr>
            <w:tcW w:w="993" w:type="dxa"/>
            <w:shd w:val="clear" w:color="auto" w:fill="auto"/>
            <w:tcMar>
              <w:top w:w="85" w:type="dxa"/>
            </w:tcMar>
            <w:vAlign w:val="center"/>
          </w:tcPr>
          <w:p w:rsidR="00B87AFC" w:rsidRPr="00F70D86" w:rsidRDefault="00832E46" w:rsidP="00946D32">
            <w:pPr>
              <w:pStyle w:val="20"/>
              <w:numPr>
                <w:ilvl w:val="0"/>
                <w:numId w:val="0"/>
              </w:numPr>
              <w:ind w:left="-108" w:firstLine="108"/>
              <w:jc w:val="center"/>
              <w:rPr>
                <w:rFonts w:ascii="ISOCPEUR" w:hAnsi="ISOCPEUR"/>
                <w:b w:val="0"/>
                <w:i/>
                <w:szCs w:val="24"/>
              </w:rPr>
            </w:pPr>
            <w:r>
              <w:rPr>
                <w:rFonts w:ascii="ISOCPEUR" w:hAnsi="ISOCPEUR"/>
                <w:b w:val="0"/>
                <w:i/>
                <w:szCs w:val="24"/>
              </w:rPr>
              <w:t>5,2</w:t>
            </w:r>
          </w:p>
        </w:tc>
        <w:tc>
          <w:tcPr>
            <w:tcW w:w="3689" w:type="dxa"/>
            <w:shd w:val="clear" w:color="auto" w:fill="auto"/>
            <w:tcMar>
              <w:top w:w="85" w:type="dxa"/>
            </w:tcMar>
            <w:vAlign w:val="center"/>
          </w:tcPr>
          <w:p w:rsidR="00B87AFC" w:rsidRPr="00F70D86" w:rsidRDefault="00832E46" w:rsidP="0028539F">
            <w:pPr>
              <w:pStyle w:val="20"/>
              <w:numPr>
                <w:ilvl w:val="0"/>
                <w:numId w:val="0"/>
              </w:numPr>
              <w:rPr>
                <w:rFonts w:ascii="ISOCPEUR" w:hAnsi="ISOCPEUR"/>
                <w:b w:val="0"/>
                <w:i/>
                <w:color w:val="000000"/>
                <w:w w:val="80"/>
                <w:szCs w:val="24"/>
                <w:shd w:val="clear" w:color="auto" w:fill="FFFFFF"/>
              </w:rPr>
            </w:pPr>
            <w:r>
              <w:rPr>
                <w:rFonts w:ascii="ISOCPEUR" w:hAnsi="ISOCPEUR"/>
                <w:b w:val="0"/>
                <w:i/>
                <w:color w:val="000000"/>
                <w:w w:val="80"/>
                <w:szCs w:val="24"/>
                <w:shd w:val="clear" w:color="auto" w:fill="FFFFFF"/>
              </w:rPr>
              <w:t>ИОС2</w:t>
            </w:r>
          </w:p>
        </w:tc>
        <w:tc>
          <w:tcPr>
            <w:tcW w:w="4669" w:type="dxa"/>
            <w:shd w:val="clear" w:color="auto" w:fill="auto"/>
            <w:tcMar>
              <w:top w:w="85" w:type="dxa"/>
            </w:tcMar>
            <w:vAlign w:val="center"/>
          </w:tcPr>
          <w:p w:rsidR="00B87AFC" w:rsidRPr="00F70D86" w:rsidRDefault="00832E46" w:rsidP="00BD244A">
            <w:pPr>
              <w:spacing w:line="276" w:lineRule="auto"/>
              <w:ind w:firstLine="0"/>
              <w:rPr>
                <w:rFonts w:ascii="ISOCPEUR" w:hAnsi="ISOCPEUR" w:cs="Calibri"/>
                <w:i/>
                <w:szCs w:val="24"/>
              </w:rPr>
            </w:pPr>
            <w:r>
              <w:rPr>
                <w:rFonts w:ascii="ISOCPEUR" w:hAnsi="ISOCPEUR" w:cs="Calibri"/>
                <w:i/>
                <w:szCs w:val="24"/>
              </w:rPr>
              <w:t>Подр</w:t>
            </w:r>
            <w:r w:rsidR="000741C7">
              <w:rPr>
                <w:rFonts w:ascii="ISOCPEUR" w:hAnsi="ISOCPEUR" w:cs="Calibri"/>
                <w:i/>
                <w:szCs w:val="24"/>
              </w:rPr>
              <w:t xml:space="preserve">аздел </w:t>
            </w:r>
            <w:r>
              <w:rPr>
                <w:rFonts w:ascii="ISOCPEUR" w:hAnsi="ISOCPEUR" w:cs="Calibri"/>
                <w:i/>
                <w:szCs w:val="24"/>
              </w:rPr>
              <w:t>2. Система водоснабжения</w:t>
            </w:r>
          </w:p>
        </w:tc>
        <w:tc>
          <w:tcPr>
            <w:tcW w:w="1139" w:type="dxa"/>
            <w:shd w:val="clear" w:color="auto" w:fill="auto"/>
            <w:tcMar>
              <w:top w:w="85" w:type="dxa"/>
            </w:tcMar>
            <w:vAlign w:val="center"/>
          </w:tcPr>
          <w:p w:rsidR="00B87AFC" w:rsidRPr="00E222EC" w:rsidRDefault="00B87AFC" w:rsidP="00542674">
            <w:pPr>
              <w:spacing w:line="60" w:lineRule="atLeast"/>
              <w:ind w:firstLine="0"/>
              <w:jc w:val="center"/>
              <w:rPr>
                <w:rFonts w:ascii="ISOCPEUR" w:hAnsi="ISOCPEUR"/>
                <w:i/>
                <w:spacing w:val="-20"/>
                <w:sz w:val="20"/>
              </w:rPr>
            </w:pPr>
          </w:p>
        </w:tc>
      </w:tr>
      <w:tr w:rsidR="00B87AFC" w:rsidRPr="00594859" w:rsidTr="001D1381">
        <w:trPr>
          <w:trHeight w:hRule="exact" w:val="464"/>
          <w:jc w:val="center"/>
        </w:trPr>
        <w:tc>
          <w:tcPr>
            <w:tcW w:w="993" w:type="dxa"/>
            <w:shd w:val="clear" w:color="auto" w:fill="auto"/>
            <w:tcMar>
              <w:top w:w="85" w:type="dxa"/>
            </w:tcMar>
            <w:vAlign w:val="center"/>
          </w:tcPr>
          <w:p w:rsidR="00B87AFC" w:rsidRPr="00F70D86" w:rsidRDefault="001D1381" w:rsidP="00946D32">
            <w:pPr>
              <w:pStyle w:val="20"/>
              <w:numPr>
                <w:ilvl w:val="0"/>
                <w:numId w:val="0"/>
              </w:numPr>
              <w:ind w:left="-108" w:firstLine="108"/>
              <w:jc w:val="center"/>
              <w:rPr>
                <w:rFonts w:ascii="ISOCPEUR" w:hAnsi="ISOCPEUR"/>
                <w:b w:val="0"/>
                <w:i/>
                <w:szCs w:val="24"/>
              </w:rPr>
            </w:pPr>
            <w:r>
              <w:rPr>
                <w:rFonts w:ascii="ISOCPEUR" w:hAnsi="ISOCPEUR"/>
                <w:b w:val="0"/>
                <w:i/>
                <w:szCs w:val="24"/>
              </w:rPr>
              <w:t>5.3</w:t>
            </w:r>
            <w:r w:rsidR="00BD244A">
              <w:rPr>
                <w:rFonts w:ascii="ISOCPEUR" w:hAnsi="ISOCPEUR"/>
                <w:b w:val="0"/>
                <w:i/>
                <w:szCs w:val="24"/>
              </w:rPr>
              <w:t xml:space="preserve"> </w:t>
            </w:r>
          </w:p>
        </w:tc>
        <w:tc>
          <w:tcPr>
            <w:tcW w:w="3689" w:type="dxa"/>
            <w:shd w:val="clear" w:color="auto" w:fill="auto"/>
            <w:tcMar>
              <w:top w:w="85" w:type="dxa"/>
            </w:tcMar>
            <w:vAlign w:val="center"/>
          </w:tcPr>
          <w:p w:rsidR="00B87AFC" w:rsidRPr="00F70D86" w:rsidRDefault="001D1381" w:rsidP="0028539F">
            <w:pPr>
              <w:pStyle w:val="20"/>
              <w:numPr>
                <w:ilvl w:val="0"/>
                <w:numId w:val="0"/>
              </w:numPr>
              <w:rPr>
                <w:rFonts w:ascii="ISOCPEUR" w:hAnsi="ISOCPEUR"/>
                <w:b w:val="0"/>
                <w:i/>
                <w:color w:val="000000"/>
                <w:w w:val="80"/>
                <w:szCs w:val="24"/>
                <w:shd w:val="clear" w:color="auto" w:fill="FFFFFF"/>
              </w:rPr>
            </w:pPr>
            <w:r>
              <w:rPr>
                <w:rFonts w:ascii="ISOCPEUR" w:hAnsi="ISOCPEUR"/>
                <w:b w:val="0"/>
                <w:i/>
                <w:color w:val="000000"/>
                <w:w w:val="80"/>
                <w:szCs w:val="24"/>
                <w:shd w:val="clear" w:color="auto" w:fill="FFFFFF"/>
              </w:rPr>
              <w:t>ИОС3</w:t>
            </w:r>
          </w:p>
        </w:tc>
        <w:tc>
          <w:tcPr>
            <w:tcW w:w="4669" w:type="dxa"/>
            <w:shd w:val="clear" w:color="auto" w:fill="auto"/>
            <w:tcMar>
              <w:top w:w="85" w:type="dxa"/>
            </w:tcMar>
            <w:vAlign w:val="center"/>
          </w:tcPr>
          <w:p w:rsidR="00B87AFC" w:rsidRPr="00F70D86" w:rsidRDefault="001D1381" w:rsidP="00946D32">
            <w:pPr>
              <w:spacing w:line="276" w:lineRule="auto"/>
              <w:ind w:firstLine="36"/>
              <w:rPr>
                <w:rFonts w:ascii="ISOCPEUR" w:hAnsi="ISOCPEUR" w:cs="Calibri"/>
                <w:i/>
                <w:szCs w:val="24"/>
              </w:rPr>
            </w:pPr>
            <w:r>
              <w:rPr>
                <w:rFonts w:ascii="ISOCPEUR" w:hAnsi="ISOCPEUR" w:cs="Calibri"/>
                <w:i/>
                <w:szCs w:val="24"/>
              </w:rPr>
              <w:t>Подраздел 3. Система водоотведения</w:t>
            </w:r>
            <w:r w:rsidR="00BD244A">
              <w:rPr>
                <w:rFonts w:ascii="ISOCPEUR" w:hAnsi="ISOCPEUR" w:cs="Calibri"/>
                <w:i/>
                <w:szCs w:val="24"/>
              </w:rPr>
              <w:t xml:space="preserve"> </w:t>
            </w:r>
          </w:p>
        </w:tc>
        <w:tc>
          <w:tcPr>
            <w:tcW w:w="1139" w:type="dxa"/>
            <w:shd w:val="clear" w:color="auto" w:fill="auto"/>
            <w:tcMar>
              <w:top w:w="85" w:type="dxa"/>
            </w:tcMar>
            <w:vAlign w:val="center"/>
          </w:tcPr>
          <w:p w:rsidR="00B87AFC" w:rsidRPr="00F70D86" w:rsidRDefault="00B87AFC" w:rsidP="00004C9B">
            <w:pPr>
              <w:ind w:firstLine="0"/>
              <w:jc w:val="center"/>
              <w:rPr>
                <w:rFonts w:ascii="ISOCPEUR" w:hAnsi="ISOCPEUR"/>
                <w:i/>
              </w:rPr>
            </w:pPr>
          </w:p>
        </w:tc>
      </w:tr>
      <w:tr w:rsidR="00B87AFC" w:rsidRPr="00594859" w:rsidTr="00A75754">
        <w:trPr>
          <w:trHeight w:hRule="exact" w:val="1163"/>
          <w:jc w:val="center"/>
        </w:trPr>
        <w:tc>
          <w:tcPr>
            <w:tcW w:w="993" w:type="dxa"/>
            <w:shd w:val="clear" w:color="auto" w:fill="auto"/>
            <w:tcMar>
              <w:top w:w="85" w:type="dxa"/>
            </w:tcMar>
            <w:vAlign w:val="center"/>
          </w:tcPr>
          <w:p w:rsidR="00B87AFC" w:rsidRPr="00F70D86" w:rsidRDefault="001D1381" w:rsidP="00946D32">
            <w:pPr>
              <w:pStyle w:val="20"/>
              <w:numPr>
                <w:ilvl w:val="0"/>
                <w:numId w:val="0"/>
              </w:numPr>
              <w:ind w:left="-108" w:firstLine="108"/>
              <w:jc w:val="center"/>
              <w:rPr>
                <w:rFonts w:ascii="ISOCPEUR" w:hAnsi="ISOCPEUR"/>
                <w:b w:val="0"/>
                <w:i/>
                <w:szCs w:val="24"/>
              </w:rPr>
            </w:pPr>
            <w:r>
              <w:rPr>
                <w:rFonts w:ascii="ISOCPEUR" w:hAnsi="ISOCPEUR"/>
                <w:b w:val="0"/>
                <w:i/>
                <w:szCs w:val="24"/>
              </w:rPr>
              <w:t>5.4</w:t>
            </w:r>
            <w:r w:rsidR="00BD244A">
              <w:rPr>
                <w:rFonts w:ascii="ISOCPEUR" w:hAnsi="ISOCPEUR"/>
                <w:b w:val="0"/>
                <w:i/>
                <w:szCs w:val="24"/>
              </w:rPr>
              <w:t xml:space="preserve"> </w:t>
            </w:r>
          </w:p>
        </w:tc>
        <w:tc>
          <w:tcPr>
            <w:tcW w:w="3689" w:type="dxa"/>
            <w:shd w:val="clear" w:color="auto" w:fill="auto"/>
            <w:tcMar>
              <w:top w:w="85" w:type="dxa"/>
            </w:tcMar>
            <w:vAlign w:val="center"/>
          </w:tcPr>
          <w:p w:rsidR="00B87AFC" w:rsidRPr="00F70D86" w:rsidRDefault="001D1381" w:rsidP="0028539F">
            <w:pPr>
              <w:pStyle w:val="20"/>
              <w:numPr>
                <w:ilvl w:val="0"/>
                <w:numId w:val="0"/>
              </w:numPr>
              <w:rPr>
                <w:rFonts w:ascii="ISOCPEUR" w:hAnsi="ISOCPEUR"/>
                <w:b w:val="0"/>
                <w:i/>
                <w:color w:val="000000"/>
                <w:w w:val="80"/>
                <w:szCs w:val="24"/>
                <w:shd w:val="clear" w:color="auto" w:fill="FFFFFF"/>
              </w:rPr>
            </w:pPr>
            <w:r>
              <w:rPr>
                <w:rFonts w:ascii="ISOCPEUR" w:hAnsi="ISOCPEUR"/>
                <w:b w:val="0"/>
                <w:i/>
                <w:color w:val="000000"/>
                <w:w w:val="80"/>
                <w:szCs w:val="24"/>
                <w:shd w:val="clear" w:color="auto" w:fill="FFFFFF"/>
              </w:rPr>
              <w:t>ИОС4</w:t>
            </w:r>
          </w:p>
        </w:tc>
        <w:tc>
          <w:tcPr>
            <w:tcW w:w="4669" w:type="dxa"/>
            <w:shd w:val="clear" w:color="auto" w:fill="auto"/>
            <w:tcMar>
              <w:top w:w="85" w:type="dxa"/>
            </w:tcMar>
            <w:vAlign w:val="center"/>
          </w:tcPr>
          <w:p w:rsidR="00B87AFC" w:rsidRPr="00F70D86" w:rsidRDefault="001D1381" w:rsidP="001D1381">
            <w:pPr>
              <w:spacing w:line="276" w:lineRule="auto"/>
              <w:ind w:firstLine="0"/>
              <w:rPr>
                <w:rFonts w:ascii="ISOCPEUR" w:hAnsi="ISOCPEUR" w:cs="Calibri"/>
                <w:i/>
                <w:szCs w:val="24"/>
              </w:rPr>
            </w:pPr>
            <w:r>
              <w:rPr>
                <w:rFonts w:ascii="ISOCPEUR" w:hAnsi="ISOCPEUR" w:cs="Calibri"/>
                <w:i/>
                <w:szCs w:val="24"/>
              </w:rPr>
              <w:t>Подраздел 4. Отопление, вентиляция и кондиционирование воздуха, тепловые сети</w:t>
            </w:r>
          </w:p>
        </w:tc>
        <w:tc>
          <w:tcPr>
            <w:tcW w:w="1139" w:type="dxa"/>
            <w:shd w:val="clear" w:color="auto" w:fill="auto"/>
            <w:tcMar>
              <w:top w:w="85" w:type="dxa"/>
            </w:tcMar>
            <w:vAlign w:val="center"/>
          </w:tcPr>
          <w:p w:rsidR="00B87AFC" w:rsidRPr="00F70D86" w:rsidRDefault="00B87AFC" w:rsidP="00946D32">
            <w:pPr>
              <w:ind w:firstLine="0"/>
              <w:jc w:val="center"/>
              <w:rPr>
                <w:rFonts w:ascii="ISOCPEUR" w:hAnsi="ISOCPEUR"/>
                <w:i/>
              </w:rPr>
            </w:pPr>
          </w:p>
        </w:tc>
      </w:tr>
      <w:tr w:rsidR="001D1381" w:rsidRPr="00594859" w:rsidTr="001D1381">
        <w:trPr>
          <w:trHeight w:hRule="exact" w:val="552"/>
          <w:jc w:val="center"/>
        </w:trPr>
        <w:tc>
          <w:tcPr>
            <w:tcW w:w="993" w:type="dxa"/>
            <w:shd w:val="clear" w:color="auto" w:fill="auto"/>
            <w:tcMar>
              <w:top w:w="85" w:type="dxa"/>
            </w:tcMar>
            <w:vAlign w:val="center"/>
          </w:tcPr>
          <w:p w:rsidR="001D1381" w:rsidRDefault="001D1381" w:rsidP="00946D32">
            <w:pPr>
              <w:pStyle w:val="20"/>
              <w:numPr>
                <w:ilvl w:val="0"/>
                <w:numId w:val="0"/>
              </w:numPr>
              <w:ind w:left="-108" w:firstLine="108"/>
              <w:jc w:val="center"/>
              <w:rPr>
                <w:rFonts w:ascii="ISOCPEUR" w:hAnsi="ISOCPEUR"/>
                <w:b w:val="0"/>
                <w:i/>
                <w:szCs w:val="24"/>
              </w:rPr>
            </w:pPr>
            <w:r>
              <w:rPr>
                <w:rFonts w:ascii="ISOCPEUR" w:hAnsi="ISOCPEUR"/>
                <w:b w:val="0"/>
                <w:i/>
                <w:szCs w:val="24"/>
              </w:rPr>
              <w:t>5.5</w:t>
            </w:r>
          </w:p>
        </w:tc>
        <w:tc>
          <w:tcPr>
            <w:tcW w:w="3689" w:type="dxa"/>
            <w:shd w:val="clear" w:color="auto" w:fill="auto"/>
            <w:tcMar>
              <w:top w:w="85" w:type="dxa"/>
            </w:tcMar>
            <w:vAlign w:val="center"/>
          </w:tcPr>
          <w:p w:rsidR="001D1381" w:rsidRDefault="001D1381" w:rsidP="0028539F">
            <w:pPr>
              <w:pStyle w:val="20"/>
              <w:numPr>
                <w:ilvl w:val="0"/>
                <w:numId w:val="0"/>
              </w:numPr>
              <w:rPr>
                <w:rFonts w:ascii="ISOCPEUR" w:hAnsi="ISOCPEUR"/>
                <w:b w:val="0"/>
                <w:i/>
                <w:color w:val="000000"/>
                <w:w w:val="80"/>
                <w:szCs w:val="24"/>
                <w:shd w:val="clear" w:color="auto" w:fill="FFFFFF"/>
              </w:rPr>
            </w:pPr>
            <w:r>
              <w:rPr>
                <w:rFonts w:ascii="ISOCPEUR" w:hAnsi="ISOCPEUR"/>
                <w:b w:val="0"/>
                <w:i/>
                <w:color w:val="000000"/>
                <w:w w:val="80"/>
                <w:szCs w:val="24"/>
                <w:shd w:val="clear" w:color="auto" w:fill="FFFFFF"/>
              </w:rPr>
              <w:t>ИОС5</w:t>
            </w:r>
          </w:p>
        </w:tc>
        <w:tc>
          <w:tcPr>
            <w:tcW w:w="4669" w:type="dxa"/>
            <w:shd w:val="clear" w:color="auto" w:fill="auto"/>
            <w:tcMar>
              <w:top w:w="85" w:type="dxa"/>
            </w:tcMar>
            <w:vAlign w:val="center"/>
          </w:tcPr>
          <w:p w:rsidR="001D1381" w:rsidRDefault="001D1381" w:rsidP="001D1381">
            <w:pPr>
              <w:spacing w:line="276" w:lineRule="auto"/>
              <w:ind w:firstLine="0"/>
              <w:rPr>
                <w:rFonts w:ascii="ISOCPEUR" w:hAnsi="ISOCPEUR" w:cs="Calibri"/>
                <w:i/>
                <w:szCs w:val="24"/>
              </w:rPr>
            </w:pPr>
            <w:r>
              <w:rPr>
                <w:rFonts w:ascii="ISOCPEUR" w:hAnsi="ISOCPEUR" w:cs="Calibri"/>
                <w:i/>
                <w:szCs w:val="24"/>
              </w:rPr>
              <w:t>Подраздел 5. Сети связи</w:t>
            </w:r>
          </w:p>
        </w:tc>
        <w:tc>
          <w:tcPr>
            <w:tcW w:w="1139" w:type="dxa"/>
            <w:shd w:val="clear" w:color="auto" w:fill="auto"/>
            <w:tcMar>
              <w:top w:w="85" w:type="dxa"/>
            </w:tcMar>
            <w:vAlign w:val="center"/>
          </w:tcPr>
          <w:p w:rsidR="001D1381" w:rsidRPr="00F70D86" w:rsidRDefault="001D1381" w:rsidP="00946D32">
            <w:pPr>
              <w:ind w:firstLine="0"/>
              <w:jc w:val="center"/>
              <w:rPr>
                <w:rFonts w:ascii="ISOCPEUR" w:hAnsi="ISOCPEUR"/>
                <w:i/>
              </w:rPr>
            </w:pPr>
          </w:p>
        </w:tc>
      </w:tr>
      <w:tr w:rsidR="001D1381" w:rsidRPr="00594859" w:rsidTr="001D1381">
        <w:trPr>
          <w:trHeight w:hRule="exact" w:val="574"/>
          <w:jc w:val="center"/>
        </w:trPr>
        <w:tc>
          <w:tcPr>
            <w:tcW w:w="993" w:type="dxa"/>
            <w:shd w:val="clear" w:color="auto" w:fill="auto"/>
            <w:tcMar>
              <w:top w:w="85" w:type="dxa"/>
            </w:tcMar>
            <w:vAlign w:val="center"/>
          </w:tcPr>
          <w:p w:rsidR="001D1381" w:rsidRDefault="001D1381" w:rsidP="00946D32">
            <w:pPr>
              <w:pStyle w:val="20"/>
              <w:numPr>
                <w:ilvl w:val="0"/>
                <w:numId w:val="0"/>
              </w:numPr>
              <w:ind w:left="-108" w:firstLine="108"/>
              <w:jc w:val="center"/>
              <w:rPr>
                <w:rFonts w:ascii="ISOCPEUR" w:hAnsi="ISOCPEUR"/>
                <w:b w:val="0"/>
                <w:i/>
                <w:szCs w:val="24"/>
              </w:rPr>
            </w:pPr>
            <w:r>
              <w:rPr>
                <w:rFonts w:ascii="ISOCPEUR" w:hAnsi="ISOCPEUR"/>
                <w:b w:val="0"/>
                <w:i/>
                <w:szCs w:val="24"/>
              </w:rPr>
              <w:t>5.7</w:t>
            </w:r>
          </w:p>
        </w:tc>
        <w:tc>
          <w:tcPr>
            <w:tcW w:w="3689" w:type="dxa"/>
            <w:shd w:val="clear" w:color="auto" w:fill="auto"/>
            <w:tcMar>
              <w:top w:w="85" w:type="dxa"/>
            </w:tcMar>
            <w:vAlign w:val="center"/>
          </w:tcPr>
          <w:p w:rsidR="001D1381" w:rsidRDefault="001D1381" w:rsidP="0028539F">
            <w:pPr>
              <w:pStyle w:val="20"/>
              <w:numPr>
                <w:ilvl w:val="0"/>
                <w:numId w:val="0"/>
              </w:numPr>
              <w:rPr>
                <w:rFonts w:ascii="ISOCPEUR" w:hAnsi="ISOCPEUR"/>
                <w:b w:val="0"/>
                <w:i/>
                <w:color w:val="000000"/>
                <w:w w:val="80"/>
                <w:szCs w:val="24"/>
                <w:shd w:val="clear" w:color="auto" w:fill="FFFFFF"/>
              </w:rPr>
            </w:pPr>
            <w:r>
              <w:rPr>
                <w:rFonts w:ascii="ISOCPEUR" w:hAnsi="ISOCPEUR"/>
                <w:b w:val="0"/>
                <w:i/>
                <w:color w:val="000000"/>
                <w:w w:val="80"/>
                <w:szCs w:val="24"/>
                <w:shd w:val="clear" w:color="auto" w:fill="FFFFFF"/>
              </w:rPr>
              <w:t>ИОС7</w:t>
            </w:r>
          </w:p>
        </w:tc>
        <w:tc>
          <w:tcPr>
            <w:tcW w:w="4669" w:type="dxa"/>
            <w:shd w:val="clear" w:color="auto" w:fill="auto"/>
            <w:tcMar>
              <w:top w:w="85" w:type="dxa"/>
            </w:tcMar>
            <w:vAlign w:val="center"/>
          </w:tcPr>
          <w:p w:rsidR="001D1381" w:rsidRDefault="001D1381" w:rsidP="001D1381">
            <w:pPr>
              <w:spacing w:line="276" w:lineRule="auto"/>
              <w:ind w:firstLine="0"/>
              <w:rPr>
                <w:rFonts w:ascii="ISOCPEUR" w:hAnsi="ISOCPEUR" w:cs="Calibri"/>
                <w:i/>
                <w:szCs w:val="24"/>
              </w:rPr>
            </w:pPr>
            <w:r>
              <w:rPr>
                <w:rFonts w:ascii="ISOCPEUR" w:hAnsi="ISOCPEUR" w:cs="Calibri"/>
                <w:i/>
                <w:szCs w:val="24"/>
              </w:rPr>
              <w:t>Подраздел 7. Технологические решения</w:t>
            </w:r>
          </w:p>
        </w:tc>
        <w:tc>
          <w:tcPr>
            <w:tcW w:w="1139" w:type="dxa"/>
            <w:shd w:val="clear" w:color="auto" w:fill="auto"/>
            <w:tcMar>
              <w:top w:w="85" w:type="dxa"/>
            </w:tcMar>
            <w:vAlign w:val="center"/>
          </w:tcPr>
          <w:p w:rsidR="001D1381" w:rsidRPr="00F70D86" w:rsidRDefault="001D1381" w:rsidP="00946D32">
            <w:pPr>
              <w:ind w:firstLine="0"/>
              <w:jc w:val="center"/>
              <w:rPr>
                <w:rFonts w:ascii="ISOCPEUR" w:hAnsi="ISOCPEUR"/>
                <w:i/>
              </w:rPr>
            </w:pPr>
          </w:p>
        </w:tc>
      </w:tr>
      <w:tr w:rsidR="001D1381" w:rsidRPr="00594859" w:rsidTr="00B47779">
        <w:trPr>
          <w:trHeight w:hRule="exact" w:val="706"/>
          <w:jc w:val="center"/>
        </w:trPr>
        <w:tc>
          <w:tcPr>
            <w:tcW w:w="993" w:type="dxa"/>
            <w:shd w:val="clear" w:color="auto" w:fill="auto"/>
            <w:tcMar>
              <w:top w:w="85" w:type="dxa"/>
            </w:tcMar>
            <w:vAlign w:val="center"/>
          </w:tcPr>
          <w:p w:rsidR="001D1381" w:rsidRDefault="001D1381" w:rsidP="00946D32">
            <w:pPr>
              <w:pStyle w:val="20"/>
              <w:numPr>
                <w:ilvl w:val="0"/>
                <w:numId w:val="0"/>
              </w:numPr>
              <w:ind w:left="-108" w:firstLine="108"/>
              <w:jc w:val="center"/>
              <w:rPr>
                <w:rFonts w:ascii="ISOCPEUR" w:hAnsi="ISOCPEUR"/>
                <w:b w:val="0"/>
                <w:i/>
                <w:szCs w:val="24"/>
              </w:rPr>
            </w:pPr>
            <w:r>
              <w:rPr>
                <w:rFonts w:ascii="ISOCPEUR" w:hAnsi="ISOCPEUR"/>
                <w:b w:val="0"/>
                <w:i/>
                <w:szCs w:val="24"/>
              </w:rPr>
              <w:t>6</w:t>
            </w:r>
          </w:p>
        </w:tc>
        <w:tc>
          <w:tcPr>
            <w:tcW w:w="3689" w:type="dxa"/>
            <w:shd w:val="clear" w:color="auto" w:fill="auto"/>
            <w:tcMar>
              <w:top w:w="85" w:type="dxa"/>
            </w:tcMar>
            <w:vAlign w:val="center"/>
          </w:tcPr>
          <w:p w:rsidR="001D1381" w:rsidRDefault="001D1381" w:rsidP="0028539F">
            <w:pPr>
              <w:pStyle w:val="20"/>
              <w:numPr>
                <w:ilvl w:val="0"/>
                <w:numId w:val="0"/>
              </w:numPr>
              <w:rPr>
                <w:rFonts w:ascii="ISOCPEUR" w:hAnsi="ISOCPEUR"/>
                <w:b w:val="0"/>
                <w:i/>
                <w:color w:val="000000"/>
                <w:w w:val="80"/>
                <w:szCs w:val="24"/>
                <w:shd w:val="clear" w:color="auto" w:fill="FFFFFF"/>
              </w:rPr>
            </w:pPr>
            <w:r>
              <w:rPr>
                <w:rFonts w:ascii="ISOCPEUR" w:hAnsi="ISOCPEUR"/>
                <w:b w:val="0"/>
                <w:i/>
                <w:color w:val="000000"/>
                <w:w w:val="80"/>
                <w:szCs w:val="24"/>
                <w:shd w:val="clear" w:color="auto" w:fill="FFFFFF"/>
              </w:rPr>
              <w:t>ПОС</w:t>
            </w:r>
          </w:p>
        </w:tc>
        <w:tc>
          <w:tcPr>
            <w:tcW w:w="4669" w:type="dxa"/>
            <w:shd w:val="clear" w:color="auto" w:fill="auto"/>
            <w:tcMar>
              <w:top w:w="85" w:type="dxa"/>
            </w:tcMar>
            <w:vAlign w:val="center"/>
          </w:tcPr>
          <w:p w:rsidR="001D1381" w:rsidRDefault="001D1381" w:rsidP="001D1381">
            <w:pPr>
              <w:spacing w:line="276" w:lineRule="auto"/>
              <w:ind w:firstLine="0"/>
              <w:rPr>
                <w:rFonts w:ascii="ISOCPEUR" w:hAnsi="ISOCPEUR" w:cs="Calibri"/>
                <w:i/>
                <w:szCs w:val="24"/>
              </w:rPr>
            </w:pPr>
            <w:r>
              <w:rPr>
                <w:rFonts w:ascii="ISOCPEUR" w:hAnsi="ISOCPEUR" w:cs="Calibri"/>
                <w:i/>
                <w:szCs w:val="24"/>
              </w:rPr>
              <w:t>Раздел 6. Проект организации строительства</w:t>
            </w:r>
          </w:p>
        </w:tc>
        <w:tc>
          <w:tcPr>
            <w:tcW w:w="1139" w:type="dxa"/>
            <w:shd w:val="clear" w:color="auto" w:fill="auto"/>
            <w:tcMar>
              <w:top w:w="85" w:type="dxa"/>
            </w:tcMar>
            <w:vAlign w:val="center"/>
          </w:tcPr>
          <w:p w:rsidR="001D1381" w:rsidRPr="00F70D86" w:rsidRDefault="001D1381" w:rsidP="00946D32">
            <w:pPr>
              <w:ind w:firstLine="0"/>
              <w:jc w:val="center"/>
              <w:rPr>
                <w:rFonts w:ascii="ISOCPEUR" w:hAnsi="ISOCPEUR"/>
                <w:i/>
              </w:rPr>
            </w:pPr>
          </w:p>
        </w:tc>
      </w:tr>
      <w:tr w:rsidR="001D1381" w:rsidRPr="00594859" w:rsidTr="00B47779">
        <w:trPr>
          <w:trHeight w:hRule="exact" w:val="706"/>
          <w:jc w:val="center"/>
        </w:trPr>
        <w:tc>
          <w:tcPr>
            <w:tcW w:w="993" w:type="dxa"/>
            <w:shd w:val="clear" w:color="auto" w:fill="auto"/>
            <w:tcMar>
              <w:top w:w="85" w:type="dxa"/>
            </w:tcMar>
            <w:vAlign w:val="center"/>
          </w:tcPr>
          <w:p w:rsidR="001D1381" w:rsidRDefault="001D1381" w:rsidP="00946D32">
            <w:pPr>
              <w:pStyle w:val="20"/>
              <w:numPr>
                <w:ilvl w:val="0"/>
                <w:numId w:val="0"/>
              </w:numPr>
              <w:ind w:left="-108" w:firstLine="108"/>
              <w:jc w:val="center"/>
              <w:rPr>
                <w:rFonts w:ascii="ISOCPEUR" w:hAnsi="ISOCPEUR"/>
                <w:b w:val="0"/>
                <w:i/>
                <w:szCs w:val="24"/>
              </w:rPr>
            </w:pPr>
            <w:r>
              <w:rPr>
                <w:rFonts w:ascii="ISOCPEUR" w:hAnsi="ISOCPEUR"/>
                <w:b w:val="0"/>
                <w:i/>
                <w:szCs w:val="24"/>
              </w:rPr>
              <w:t>8</w:t>
            </w:r>
          </w:p>
        </w:tc>
        <w:tc>
          <w:tcPr>
            <w:tcW w:w="3689" w:type="dxa"/>
            <w:shd w:val="clear" w:color="auto" w:fill="auto"/>
            <w:tcMar>
              <w:top w:w="85" w:type="dxa"/>
            </w:tcMar>
            <w:vAlign w:val="center"/>
          </w:tcPr>
          <w:p w:rsidR="001D1381" w:rsidRDefault="001D1381" w:rsidP="0028539F">
            <w:pPr>
              <w:pStyle w:val="20"/>
              <w:numPr>
                <w:ilvl w:val="0"/>
                <w:numId w:val="0"/>
              </w:numPr>
              <w:rPr>
                <w:rFonts w:ascii="ISOCPEUR" w:hAnsi="ISOCPEUR"/>
                <w:b w:val="0"/>
                <w:i/>
                <w:color w:val="000000"/>
                <w:w w:val="80"/>
                <w:szCs w:val="24"/>
                <w:shd w:val="clear" w:color="auto" w:fill="FFFFFF"/>
              </w:rPr>
            </w:pPr>
            <w:r>
              <w:rPr>
                <w:rFonts w:ascii="ISOCPEUR" w:hAnsi="ISOCPEUR"/>
                <w:b w:val="0"/>
                <w:i/>
                <w:color w:val="000000"/>
                <w:w w:val="80"/>
                <w:szCs w:val="24"/>
                <w:shd w:val="clear" w:color="auto" w:fill="FFFFFF"/>
              </w:rPr>
              <w:t>ООС</w:t>
            </w:r>
          </w:p>
        </w:tc>
        <w:tc>
          <w:tcPr>
            <w:tcW w:w="4669" w:type="dxa"/>
            <w:shd w:val="clear" w:color="auto" w:fill="auto"/>
            <w:tcMar>
              <w:top w:w="85" w:type="dxa"/>
            </w:tcMar>
            <w:vAlign w:val="center"/>
          </w:tcPr>
          <w:p w:rsidR="001D1381" w:rsidRDefault="001D1381" w:rsidP="00557DD1">
            <w:pPr>
              <w:spacing w:line="276" w:lineRule="auto"/>
              <w:ind w:firstLine="36"/>
              <w:rPr>
                <w:rFonts w:ascii="ISOCPEUR" w:hAnsi="ISOCPEUR" w:cs="Calibri"/>
                <w:i/>
                <w:szCs w:val="24"/>
              </w:rPr>
            </w:pPr>
            <w:r>
              <w:rPr>
                <w:rFonts w:ascii="ISOCPEUR" w:hAnsi="ISOCPEUR" w:cs="Calibri"/>
                <w:i/>
                <w:szCs w:val="24"/>
              </w:rPr>
              <w:t>Раздел 8. Перечень мероприятий по охране окружающей среды</w:t>
            </w:r>
          </w:p>
        </w:tc>
        <w:tc>
          <w:tcPr>
            <w:tcW w:w="1139" w:type="dxa"/>
            <w:shd w:val="clear" w:color="auto" w:fill="auto"/>
            <w:tcMar>
              <w:top w:w="85" w:type="dxa"/>
            </w:tcMar>
            <w:vAlign w:val="center"/>
          </w:tcPr>
          <w:p w:rsidR="001D1381" w:rsidRPr="00F70D86" w:rsidRDefault="001D1381" w:rsidP="00946D32">
            <w:pPr>
              <w:ind w:firstLine="0"/>
              <w:jc w:val="center"/>
              <w:rPr>
                <w:rFonts w:ascii="ISOCPEUR" w:hAnsi="ISOCPEUR"/>
                <w:i/>
              </w:rPr>
            </w:pPr>
          </w:p>
        </w:tc>
      </w:tr>
      <w:tr w:rsidR="001D1381" w:rsidRPr="00594859" w:rsidTr="00B47779">
        <w:trPr>
          <w:trHeight w:hRule="exact" w:val="706"/>
          <w:jc w:val="center"/>
        </w:trPr>
        <w:tc>
          <w:tcPr>
            <w:tcW w:w="993" w:type="dxa"/>
            <w:shd w:val="clear" w:color="auto" w:fill="auto"/>
            <w:tcMar>
              <w:top w:w="85" w:type="dxa"/>
            </w:tcMar>
            <w:vAlign w:val="center"/>
          </w:tcPr>
          <w:p w:rsidR="001D1381" w:rsidRDefault="001D1381" w:rsidP="00946D32">
            <w:pPr>
              <w:pStyle w:val="20"/>
              <w:numPr>
                <w:ilvl w:val="0"/>
                <w:numId w:val="0"/>
              </w:numPr>
              <w:ind w:left="-108" w:firstLine="108"/>
              <w:jc w:val="center"/>
              <w:rPr>
                <w:rFonts w:ascii="ISOCPEUR" w:hAnsi="ISOCPEUR"/>
                <w:b w:val="0"/>
                <w:i/>
                <w:szCs w:val="24"/>
              </w:rPr>
            </w:pPr>
            <w:r>
              <w:rPr>
                <w:rFonts w:ascii="ISOCPEUR" w:hAnsi="ISOCPEUR"/>
                <w:b w:val="0"/>
                <w:i/>
                <w:szCs w:val="24"/>
              </w:rPr>
              <w:t>9</w:t>
            </w:r>
          </w:p>
        </w:tc>
        <w:tc>
          <w:tcPr>
            <w:tcW w:w="3689" w:type="dxa"/>
            <w:shd w:val="clear" w:color="auto" w:fill="auto"/>
            <w:tcMar>
              <w:top w:w="85" w:type="dxa"/>
            </w:tcMar>
            <w:vAlign w:val="center"/>
          </w:tcPr>
          <w:p w:rsidR="001D1381" w:rsidRDefault="00B4709C" w:rsidP="0028539F">
            <w:pPr>
              <w:pStyle w:val="20"/>
              <w:numPr>
                <w:ilvl w:val="0"/>
                <w:numId w:val="0"/>
              </w:numPr>
              <w:rPr>
                <w:rFonts w:ascii="ISOCPEUR" w:hAnsi="ISOCPEUR"/>
                <w:b w:val="0"/>
                <w:i/>
                <w:color w:val="000000"/>
                <w:w w:val="80"/>
                <w:szCs w:val="24"/>
                <w:shd w:val="clear" w:color="auto" w:fill="FFFFFF"/>
              </w:rPr>
            </w:pPr>
            <w:r>
              <w:rPr>
                <w:rFonts w:ascii="ISOCPEUR" w:hAnsi="ISOCPEUR"/>
                <w:b w:val="0"/>
                <w:i/>
                <w:color w:val="000000"/>
                <w:w w:val="80"/>
                <w:szCs w:val="24"/>
                <w:shd w:val="clear" w:color="auto" w:fill="FFFFFF"/>
              </w:rPr>
              <w:t>МПБ</w:t>
            </w:r>
          </w:p>
        </w:tc>
        <w:tc>
          <w:tcPr>
            <w:tcW w:w="4669" w:type="dxa"/>
            <w:shd w:val="clear" w:color="auto" w:fill="auto"/>
            <w:tcMar>
              <w:top w:w="85" w:type="dxa"/>
            </w:tcMar>
            <w:vAlign w:val="center"/>
          </w:tcPr>
          <w:p w:rsidR="001D1381" w:rsidRDefault="00B4709C" w:rsidP="00557DD1">
            <w:pPr>
              <w:spacing w:line="276" w:lineRule="auto"/>
              <w:ind w:firstLine="36"/>
              <w:rPr>
                <w:rFonts w:ascii="ISOCPEUR" w:hAnsi="ISOCPEUR" w:cs="Calibri"/>
                <w:i/>
                <w:szCs w:val="24"/>
              </w:rPr>
            </w:pPr>
            <w:r>
              <w:rPr>
                <w:rFonts w:ascii="ISOCPEUR" w:hAnsi="ISOCPEUR" w:cs="Calibri"/>
                <w:i/>
                <w:szCs w:val="24"/>
              </w:rPr>
              <w:t>Раздел 9. Мероприятия по обеспечению пожарной безопасности</w:t>
            </w:r>
          </w:p>
        </w:tc>
        <w:tc>
          <w:tcPr>
            <w:tcW w:w="1139" w:type="dxa"/>
            <w:shd w:val="clear" w:color="auto" w:fill="auto"/>
            <w:tcMar>
              <w:top w:w="85" w:type="dxa"/>
            </w:tcMar>
            <w:vAlign w:val="center"/>
          </w:tcPr>
          <w:p w:rsidR="001D1381" w:rsidRPr="00F70D86" w:rsidRDefault="001D1381" w:rsidP="00946D32">
            <w:pPr>
              <w:ind w:firstLine="0"/>
              <w:jc w:val="center"/>
              <w:rPr>
                <w:rFonts w:ascii="ISOCPEUR" w:hAnsi="ISOCPEUR"/>
                <w:i/>
              </w:rPr>
            </w:pPr>
          </w:p>
        </w:tc>
      </w:tr>
      <w:tr w:rsidR="00B4709C" w:rsidRPr="00594859" w:rsidTr="00B47779">
        <w:trPr>
          <w:trHeight w:hRule="exact" w:val="706"/>
          <w:jc w:val="center"/>
        </w:trPr>
        <w:tc>
          <w:tcPr>
            <w:tcW w:w="993" w:type="dxa"/>
            <w:shd w:val="clear" w:color="auto" w:fill="auto"/>
            <w:tcMar>
              <w:top w:w="85" w:type="dxa"/>
            </w:tcMar>
            <w:vAlign w:val="center"/>
          </w:tcPr>
          <w:p w:rsidR="00B4709C" w:rsidRDefault="00B4709C" w:rsidP="00946D32">
            <w:pPr>
              <w:pStyle w:val="20"/>
              <w:numPr>
                <w:ilvl w:val="0"/>
                <w:numId w:val="0"/>
              </w:numPr>
              <w:ind w:left="-108" w:firstLine="108"/>
              <w:jc w:val="center"/>
              <w:rPr>
                <w:rFonts w:ascii="ISOCPEUR" w:hAnsi="ISOCPEUR"/>
                <w:b w:val="0"/>
                <w:i/>
                <w:szCs w:val="24"/>
              </w:rPr>
            </w:pPr>
            <w:r>
              <w:rPr>
                <w:rFonts w:ascii="ISOCPEUR" w:hAnsi="ISOCPEUR"/>
                <w:b w:val="0"/>
                <w:i/>
                <w:szCs w:val="24"/>
              </w:rPr>
              <w:t>10(1)</w:t>
            </w:r>
          </w:p>
        </w:tc>
        <w:tc>
          <w:tcPr>
            <w:tcW w:w="3689" w:type="dxa"/>
            <w:shd w:val="clear" w:color="auto" w:fill="auto"/>
            <w:tcMar>
              <w:top w:w="85" w:type="dxa"/>
            </w:tcMar>
            <w:vAlign w:val="center"/>
          </w:tcPr>
          <w:p w:rsidR="00E71442" w:rsidRDefault="00B4709C" w:rsidP="0028539F">
            <w:pPr>
              <w:pStyle w:val="20"/>
              <w:numPr>
                <w:ilvl w:val="0"/>
                <w:numId w:val="0"/>
              </w:numPr>
              <w:rPr>
                <w:rFonts w:ascii="ISOCPEUR" w:hAnsi="ISOCPEUR"/>
                <w:b w:val="0"/>
                <w:i/>
                <w:color w:val="000000"/>
                <w:w w:val="80"/>
                <w:szCs w:val="24"/>
                <w:shd w:val="clear" w:color="auto" w:fill="FFFFFF"/>
              </w:rPr>
            </w:pPr>
            <w:r>
              <w:rPr>
                <w:rFonts w:ascii="ISOCPEUR" w:hAnsi="ISOCPEUR"/>
                <w:b w:val="0"/>
                <w:i/>
                <w:color w:val="000000"/>
                <w:w w:val="80"/>
                <w:szCs w:val="24"/>
                <w:shd w:val="clear" w:color="auto" w:fill="FFFFFF"/>
              </w:rPr>
              <w:t>ЭФ</w:t>
            </w:r>
          </w:p>
          <w:p w:rsidR="00E71442" w:rsidRPr="00E71442" w:rsidRDefault="00E71442" w:rsidP="00E71442"/>
          <w:p w:rsidR="00E71442" w:rsidRPr="00E71442" w:rsidRDefault="00E71442" w:rsidP="00E71442"/>
          <w:p w:rsidR="00E71442" w:rsidRPr="00E71442" w:rsidRDefault="00E71442" w:rsidP="00E71442"/>
          <w:p w:rsidR="00E71442" w:rsidRPr="00E71442" w:rsidRDefault="00E71442" w:rsidP="00E71442"/>
          <w:p w:rsidR="00E71442" w:rsidRPr="00E71442" w:rsidRDefault="00E71442" w:rsidP="00E71442"/>
          <w:p w:rsidR="00B4709C" w:rsidRPr="00E71442" w:rsidRDefault="00B4709C" w:rsidP="00E71442"/>
        </w:tc>
        <w:tc>
          <w:tcPr>
            <w:tcW w:w="4669" w:type="dxa"/>
            <w:shd w:val="clear" w:color="auto" w:fill="auto"/>
            <w:tcMar>
              <w:top w:w="85" w:type="dxa"/>
            </w:tcMar>
            <w:vAlign w:val="center"/>
          </w:tcPr>
          <w:p w:rsidR="00B4709C" w:rsidRDefault="00B4709C" w:rsidP="00557DD1">
            <w:pPr>
              <w:spacing w:line="276" w:lineRule="auto"/>
              <w:ind w:firstLine="36"/>
              <w:rPr>
                <w:rFonts w:ascii="ISOCPEUR" w:hAnsi="ISOCPEUR" w:cs="Calibri"/>
                <w:i/>
                <w:szCs w:val="24"/>
              </w:rPr>
            </w:pPr>
            <w:r>
              <w:rPr>
                <w:rFonts w:ascii="ISOCPEUR" w:hAnsi="ISOCPEUR" w:cs="Calibri"/>
                <w:i/>
                <w:szCs w:val="24"/>
              </w:rPr>
              <w:t>Раздел 10. Мероприятия по соблюдению требований энергетической ээффективности</w:t>
            </w:r>
          </w:p>
        </w:tc>
        <w:tc>
          <w:tcPr>
            <w:tcW w:w="1139" w:type="dxa"/>
            <w:shd w:val="clear" w:color="auto" w:fill="auto"/>
            <w:tcMar>
              <w:top w:w="85" w:type="dxa"/>
            </w:tcMar>
            <w:vAlign w:val="center"/>
          </w:tcPr>
          <w:p w:rsidR="00B4709C" w:rsidRPr="00F70D86" w:rsidRDefault="00B4709C" w:rsidP="00946D32">
            <w:pPr>
              <w:ind w:firstLine="0"/>
              <w:jc w:val="center"/>
              <w:rPr>
                <w:rFonts w:ascii="ISOCPEUR" w:hAnsi="ISOCPEUR"/>
                <w:i/>
              </w:rPr>
            </w:pPr>
          </w:p>
        </w:tc>
      </w:tr>
      <w:tr w:rsidR="001D1381" w:rsidRPr="00594859" w:rsidTr="00B4709C">
        <w:trPr>
          <w:trHeight w:hRule="exact" w:val="1656"/>
          <w:jc w:val="center"/>
        </w:trPr>
        <w:tc>
          <w:tcPr>
            <w:tcW w:w="993" w:type="dxa"/>
            <w:shd w:val="clear" w:color="auto" w:fill="auto"/>
            <w:tcMar>
              <w:top w:w="85" w:type="dxa"/>
            </w:tcMar>
            <w:vAlign w:val="center"/>
          </w:tcPr>
          <w:p w:rsidR="001D1381" w:rsidRDefault="001D1381" w:rsidP="00946D32">
            <w:pPr>
              <w:pStyle w:val="20"/>
              <w:numPr>
                <w:ilvl w:val="0"/>
                <w:numId w:val="0"/>
              </w:numPr>
              <w:ind w:left="-108" w:firstLine="108"/>
              <w:jc w:val="center"/>
              <w:rPr>
                <w:rFonts w:ascii="ISOCPEUR" w:hAnsi="ISOCPEUR"/>
                <w:b w:val="0"/>
                <w:i/>
                <w:szCs w:val="24"/>
              </w:rPr>
            </w:pPr>
          </w:p>
        </w:tc>
        <w:tc>
          <w:tcPr>
            <w:tcW w:w="3689" w:type="dxa"/>
            <w:shd w:val="clear" w:color="auto" w:fill="auto"/>
            <w:tcMar>
              <w:top w:w="85" w:type="dxa"/>
            </w:tcMar>
            <w:vAlign w:val="center"/>
          </w:tcPr>
          <w:p w:rsidR="001D1381" w:rsidRDefault="001D1381" w:rsidP="0028539F">
            <w:pPr>
              <w:pStyle w:val="20"/>
              <w:numPr>
                <w:ilvl w:val="0"/>
                <w:numId w:val="0"/>
              </w:numPr>
              <w:rPr>
                <w:rFonts w:ascii="ISOCPEUR" w:hAnsi="ISOCPEUR"/>
                <w:b w:val="0"/>
                <w:i/>
                <w:color w:val="000000"/>
                <w:w w:val="80"/>
                <w:szCs w:val="24"/>
                <w:shd w:val="clear" w:color="auto" w:fill="FFFFFF"/>
              </w:rPr>
            </w:pPr>
          </w:p>
        </w:tc>
        <w:tc>
          <w:tcPr>
            <w:tcW w:w="4669" w:type="dxa"/>
            <w:shd w:val="clear" w:color="auto" w:fill="auto"/>
            <w:tcMar>
              <w:top w:w="85" w:type="dxa"/>
            </w:tcMar>
            <w:vAlign w:val="center"/>
          </w:tcPr>
          <w:p w:rsidR="001D1381" w:rsidRDefault="003860B8" w:rsidP="00557DD1">
            <w:pPr>
              <w:spacing w:line="276" w:lineRule="auto"/>
              <w:ind w:firstLine="36"/>
              <w:rPr>
                <w:rFonts w:ascii="ISOCPEUR" w:hAnsi="ISOCPEUR" w:cs="Calibri"/>
                <w:i/>
                <w:szCs w:val="24"/>
              </w:rPr>
            </w:pPr>
            <w:r>
              <w:rPr>
                <w:rFonts w:ascii="ISOCPEUR" w:hAnsi="ISOCPEUR" w:cs="Calibri"/>
                <w:i/>
                <w:szCs w:val="24"/>
              </w:rPr>
              <w:t>э</w:t>
            </w:r>
            <w:r w:rsidR="00B4709C">
              <w:rPr>
                <w:rFonts w:ascii="ISOCPEUR" w:hAnsi="ISOCPEUR" w:cs="Calibri"/>
                <w:i/>
                <w:szCs w:val="24"/>
              </w:rPr>
              <w:t>ффективности и требований оснащенности зданий, строений и сооружений приборами учета используемых энергетических ресурсов</w:t>
            </w:r>
          </w:p>
        </w:tc>
        <w:tc>
          <w:tcPr>
            <w:tcW w:w="1139" w:type="dxa"/>
            <w:shd w:val="clear" w:color="auto" w:fill="auto"/>
            <w:tcMar>
              <w:top w:w="85" w:type="dxa"/>
            </w:tcMar>
            <w:vAlign w:val="center"/>
          </w:tcPr>
          <w:p w:rsidR="001D1381" w:rsidRPr="00F70D86" w:rsidRDefault="001D1381" w:rsidP="00946D32">
            <w:pPr>
              <w:ind w:firstLine="0"/>
              <w:jc w:val="center"/>
              <w:rPr>
                <w:rFonts w:ascii="ISOCPEUR" w:hAnsi="ISOCPEUR"/>
                <w:i/>
              </w:rPr>
            </w:pPr>
          </w:p>
        </w:tc>
      </w:tr>
      <w:tr w:rsidR="00B4709C" w:rsidRPr="00594859" w:rsidTr="00B4709C">
        <w:trPr>
          <w:trHeight w:hRule="exact" w:val="574"/>
          <w:jc w:val="center"/>
        </w:trPr>
        <w:tc>
          <w:tcPr>
            <w:tcW w:w="993" w:type="dxa"/>
            <w:shd w:val="clear" w:color="auto" w:fill="auto"/>
            <w:tcMar>
              <w:top w:w="85" w:type="dxa"/>
            </w:tcMar>
            <w:vAlign w:val="center"/>
          </w:tcPr>
          <w:p w:rsidR="00B4709C" w:rsidRDefault="00B4709C" w:rsidP="00946D32">
            <w:pPr>
              <w:pStyle w:val="20"/>
              <w:numPr>
                <w:ilvl w:val="0"/>
                <w:numId w:val="0"/>
              </w:numPr>
              <w:ind w:left="-108" w:firstLine="108"/>
              <w:jc w:val="center"/>
              <w:rPr>
                <w:rFonts w:ascii="ISOCPEUR" w:hAnsi="ISOCPEUR"/>
                <w:b w:val="0"/>
                <w:i/>
                <w:szCs w:val="24"/>
              </w:rPr>
            </w:pPr>
            <w:r>
              <w:rPr>
                <w:rFonts w:ascii="ISOCPEUR" w:hAnsi="ISOCPEUR"/>
                <w:b w:val="0"/>
                <w:i/>
                <w:szCs w:val="24"/>
              </w:rPr>
              <w:t>11</w:t>
            </w:r>
          </w:p>
        </w:tc>
        <w:tc>
          <w:tcPr>
            <w:tcW w:w="3689" w:type="dxa"/>
            <w:shd w:val="clear" w:color="auto" w:fill="auto"/>
            <w:tcMar>
              <w:top w:w="85" w:type="dxa"/>
            </w:tcMar>
            <w:vAlign w:val="center"/>
          </w:tcPr>
          <w:p w:rsidR="00B4709C" w:rsidRDefault="00B4709C" w:rsidP="0028539F">
            <w:pPr>
              <w:pStyle w:val="20"/>
              <w:numPr>
                <w:ilvl w:val="0"/>
                <w:numId w:val="0"/>
              </w:numPr>
              <w:rPr>
                <w:rFonts w:ascii="ISOCPEUR" w:hAnsi="ISOCPEUR"/>
                <w:b w:val="0"/>
                <w:i/>
                <w:color w:val="000000"/>
                <w:w w:val="80"/>
                <w:szCs w:val="24"/>
                <w:shd w:val="clear" w:color="auto" w:fill="FFFFFF"/>
              </w:rPr>
            </w:pPr>
            <w:r>
              <w:rPr>
                <w:rFonts w:ascii="ISOCPEUR" w:hAnsi="ISOCPEUR"/>
                <w:b w:val="0"/>
                <w:i/>
                <w:color w:val="000000"/>
                <w:w w:val="80"/>
                <w:szCs w:val="24"/>
                <w:shd w:val="clear" w:color="auto" w:fill="FFFFFF"/>
              </w:rPr>
              <w:t>СМ</w:t>
            </w:r>
          </w:p>
        </w:tc>
        <w:tc>
          <w:tcPr>
            <w:tcW w:w="4669" w:type="dxa"/>
            <w:shd w:val="clear" w:color="auto" w:fill="auto"/>
            <w:tcMar>
              <w:top w:w="85" w:type="dxa"/>
            </w:tcMar>
            <w:vAlign w:val="center"/>
          </w:tcPr>
          <w:p w:rsidR="00B4709C" w:rsidRDefault="00B4709C" w:rsidP="00557DD1">
            <w:pPr>
              <w:spacing w:line="276" w:lineRule="auto"/>
              <w:ind w:firstLine="36"/>
              <w:rPr>
                <w:rFonts w:ascii="ISOCPEUR" w:hAnsi="ISOCPEUR" w:cs="Calibri"/>
                <w:i/>
                <w:szCs w:val="24"/>
              </w:rPr>
            </w:pPr>
            <w:r>
              <w:rPr>
                <w:rFonts w:ascii="ISOCPEUR" w:hAnsi="ISOCPEUR" w:cs="Calibri"/>
                <w:i/>
                <w:szCs w:val="24"/>
              </w:rPr>
              <w:t>Раздел 11. Смета на строительство</w:t>
            </w:r>
          </w:p>
        </w:tc>
        <w:tc>
          <w:tcPr>
            <w:tcW w:w="1139" w:type="dxa"/>
            <w:shd w:val="clear" w:color="auto" w:fill="auto"/>
            <w:tcMar>
              <w:top w:w="85" w:type="dxa"/>
            </w:tcMar>
            <w:vAlign w:val="center"/>
          </w:tcPr>
          <w:p w:rsidR="00B4709C" w:rsidRPr="00F70D86" w:rsidRDefault="00B4709C" w:rsidP="00946D32">
            <w:pPr>
              <w:ind w:firstLine="0"/>
              <w:jc w:val="center"/>
              <w:rPr>
                <w:rFonts w:ascii="ISOCPEUR" w:hAnsi="ISOCPEUR"/>
                <w:i/>
              </w:rPr>
            </w:pPr>
          </w:p>
        </w:tc>
      </w:tr>
    </w:tbl>
    <w:p w:rsidR="000C4288" w:rsidRPr="001B54FA" w:rsidRDefault="000C4288" w:rsidP="002434D6">
      <w:pPr>
        <w:ind w:firstLine="0"/>
      </w:pPr>
    </w:p>
    <w:sectPr w:rsidR="000C4288" w:rsidRPr="001B54FA" w:rsidSect="002434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567" w:bottom="1418" w:left="1418" w:header="113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9D8" w:rsidRDefault="005619D8">
      <w:r>
        <w:separator/>
      </w:r>
    </w:p>
  </w:endnote>
  <w:endnote w:type="continuationSeparator" w:id="0">
    <w:p w:rsidR="005619D8" w:rsidRDefault="00561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B">
    <w:panose1 w:val="02010404020404060303"/>
    <w:charset w:val="02"/>
    <w:family w:val="roman"/>
    <w:pitch w:val="variable"/>
    <w:sig w:usb0="00000203" w:usb1="10000000" w:usb2="00000000" w:usb3="00000000" w:csb0="8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84E" w:rsidRDefault="00C7484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381" w:rsidRDefault="005619D8">
    <w:pPr>
      <w:pStyle w:val="a6"/>
    </w:pPr>
    <w:r>
      <w:rPr>
        <w:noProof/>
      </w:rPr>
      <w:pict>
        <v:group id="Group 746" o:spid="_x0000_s2167" style="position:absolute;left:0;text-align:left;margin-left:439.35pt;margin-top:20.8pt;width:70.9pt;height:28.25pt;z-index:251604480" coordorigin="10205,16423" coordsize="1418,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">
          <v:shapetype id="_x0000_t202" coordsize="21600,21600" o:spt="202" path="m,l,21600r21600,l21600,xe">
            <v:stroke joinstyle="miter"/>
            <v:path gradientshapeok="t" o:connecttype="rect"/>
          </v:shapetype>
          <v:shape id="tbxFrmt" o:spid="_x0000_s2169" type="#_x0000_t202" style="position:absolute;left:11056;top:16423;width:567;height:4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z89sMA&#10;AADcAAAADwAAAGRycy9kb3ducmV2LnhtbESPQWvDMAyF74P9B6PCLmN1FkrZ0rqlDAalt2brXcSq&#10;ExrLJnbTbL9+OhR2k3hP731abyffq5GG1AU28DovQBE3wXbsDHx/fb68gUoZ2WIfmAz8UILt5vFh&#10;jZUNNz7SWGenJIRThQbanGOldWpa8pjmIRKLdg6Dxyzr4LQd8CbhvtdlUSy1x46locVIHy01l/rq&#10;DdS8OI17doffHFMsn0+76+HdGfM0m3YrUJmm/G++X++t4JeCL8/IBHr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4z89sMAAADcAAAADwAAAAAAAAAAAAAAAACYAgAAZHJzL2Rv&#10;d25yZXYueG1sUEsFBgAAAAAEAAQA9QAAAIgDAAAAAA==&#10;" filled="f" stroked="f" strokeweight="1.5pt">
            <v:textbox style="mso-next-textbox:#tbxFrmt" inset="0,0,0,0">
              <w:txbxContent>
                <w:p w:rsidR="001D1381" w:rsidRPr="00F70D86" w:rsidRDefault="001D1381" w:rsidP="00D6105F">
                  <w:pPr>
                    <w:pStyle w:val="Ta"/>
                    <w:rPr>
                      <w:rFonts w:ascii="ISOCPEUR" w:hAnsi="ISOCPEUR" w:cs="Times New Roman"/>
                      <w:i/>
                    </w:rPr>
                  </w:pPr>
                  <w:r w:rsidRPr="00F70D86">
                    <w:rPr>
                      <w:rFonts w:ascii="ISOCPEUR" w:hAnsi="ISOCPEUR" w:cs="Times New Roman"/>
                      <w:i/>
                    </w:rPr>
                    <w:t>А4</w:t>
                  </w:r>
                </w:p>
              </w:txbxContent>
            </v:textbox>
          </v:shape>
          <v:shape id="Text Box 691" o:spid="_x0000_s2168" type="#_x0000_t202" style="position:absolute;left:10205;top:16423;width:850;height:4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BZbcAA&#10;AADcAAAADwAAAGRycy9kb3ducmV2LnhtbERPTYvCMBC9C/sfwizsRdbUIuJWo8jCgniz6n1oxrRs&#10;MwlNrN399UYQvM3jfc5qM9hW9NSFxrGC6SQDQVw53bBRcDr+fC5AhIissXVMCv4owGb9Nlphod2N&#10;D9SX0YgUwqFABXWMvpAyVDVZDBPniRN3cZ3FmGBnpO7wlsJtK/Msm0uLDaeGGj1911T9lleroOTZ&#10;ud+x2f9HH3w+Pm+v+y+j1Mf7sF2CiDTEl/jp3uk0P5/C45l0gVz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BZbcAAAADcAAAADwAAAAAAAAAAAAAAAACYAgAAZHJzL2Rvd25y&#10;ZXYueG1sUEsFBgAAAAAEAAQA9QAAAIUDAAAAAA==&#10;" filled="f" stroked="f" strokeweight="1.5pt">
            <v:textbox style="mso-next-textbox:#Text Box 691" inset="0,0,0,0">
              <w:txbxContent>
                <w:p w:rsidR="001D1381" w:rsidRPr="00F70D86" w:rsidRDefault="001D1381" w:rsidP="00D6105F">
                  <w:pPr>
                    <w:pStyle w:val="Ta"/>
                    <w:rPr>
                      <w:rFonts w:ascii="ISOCPEUR" w:hAnsi="ISOCPEUR" w:cs="Times New Roman"/>
                      <w:i/>
                    </w:rPr>
                  </w:pPr>
                  <w:r w:rsidRPr="00F70D86">
                    <w:rPr>
                      <w:rFonts w:ascii="ISOCPEUR" w:hAnsi="ISOCPEUR" w:cs="Times New Roman"/>
                      <w:i/>
                    </w:rPr>
                    <w:t>Формат</w:t>
                  </w:r>
                </w:p>
              </w:txbxContent>
            </v:textbox>
          </v:shape>
        </v:group>
      </w:pict>
    </w:r>
    <w:r>
      <w:rPr>
        <w:noProof/>
      </w:rPr>
      <w:pict>
        <v:rect id="Rectangle 748" o:spid="_x0000_s2166" style="position:absolute;left:0;text-align:left;margin-left:-20.15pt;margin-top:708.5pt;width:538.6pt;height:27.9pt;z-index:251718144;visibility:visible;mso-wrap-distance-left:0;mso-wrap-distance-right:0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" filled="f" fillcolor="yellow" stroked="f" strokecolor="#0070c0">
          <w10:wrap type="square" anchorx="margin" anchory="margin"/>
        </v:rect>
      </w:pict>
    </w:r>
    <w:r>
      <w:rPr>
        <w:noProof/>
      </w:rPr>
      <w:pict>
        <v:shape id="Text Box 692" o:spid="_x0000_s2165" type="#_x0000_t202" style="position:absolute;left:0;text-align:left;margin-left:170.1pt;margin-top:785.8pt;width:42.55pt;height:13.95pt;z-index:25160550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WsBsgIAALMFAAAOAAAAZHJzL2Uyb0RvYy54bWysVG1vmzAQ/j5p/8Hyd8pLgQAqqdoQpknd&#10;i9TuBzhggjWwme2EdNP++84mpGmrSdM2PliHfX7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" filled="f" stroked="f">
          <v:textbox style="mso-next-textbox:#Text Box 692" inset="0,0,0,0">
            <w:txbxContent>
              <w:p w:rsidR="001D1381" w:rsidRPr="00AB2209" w:rsidRDefault="001D1381" w:rsidP="00D6105F"/>
            </w:txbxContent>
          </v:textbox>
          <w10:wrap anchorx="page" anchory="page"/>
        </v:shape>
      </w:pict>
    </w:r>
    <w:r>
      <w:rPr>
        <w:noProof/>
      </w:rPr>
      <w:pict>
        <v:shape id="Text Box 734" o:spid="_x0000_s2164" type="#_x0000_t202" style="position:absolute;left:0;text-align:left;margin-left:56.8pt;margin-top:799.75pt;width:28.1pt;height:13.9pt;z-index:2517171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" filled="f" strokeweight="1.5pt">
          <v:textbox style="mso-next-textbox:#Text Box 734" inset="0,0,0,0">
            <w:txbxContent>
              <w:p w:rsidR="001D1381" w:rsidRPr="00F70D86" w:rsidRDefault="001D1381" w:rsidP="0064396D">
                <w:pPr>
                  <w:pStyle w:val="Te"/>
                  <w:rPr>
                    <w:rFonts w:ascii="ISOCPEUR" w:hAnsi="ISOCPEUR" w:cs="Times New Roman"/>
                    <w:i/>
                  </w:rPr>
                </w:pPr>
                <w:r w:rsidRPr="00F70D86">
                  <w:rPr>
                    <w:rFonts w:ascii="ISOCPEUR" w:hAnsi="ISOCPEUR" w:cs="Times New Roman"/>
                    <w:i/>
                  </w:rPr>
                  <w:t>Изм.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733" o:spid="_x0000_s2163" type="#_x0000_t202" style="position:absolute;left:0;text-align:left;margin-left:85.2pt;margin-top:799.75pt;width:28.1pt;height:13.9pt;z-index:2517160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" filled="f" strokeweight="1.5pt">
          <v:textbox style="mso-next-textbox:#Text Box 733" inset="0,0,0,0">
            <w:txbxContent>
              <w:p w:rsidR="001D1381" w:rsidRPr="00F70D86" w:rsidRDefault="001D1381" w:rsidP="0064396D">
                <w:pPr>
                  <w:pStyle w:val="Te"/>
                  <w:rPr>
                    <w:rFonts w:ascii="ISOCPEUR" w:hAnsi="ISOCPEUR" w:cs="Times New Roman"/>
                    <w:i/>
                    <w:sz w:val="18"/>
                  </w:rPr>
                </w:pPr>
                <w:r w:rsidRPr="00F70D86">
                  <w:rPr>
                    <w:rFonts w:ascii="ISOCPEUR" w:hAnsi="ISOCPEUR" w:cs="Times New Roman"/>
                    <w:i/>
                    <w:sz w:val="18"/>
                  </w:rPr>
                  <w:t>Кол.уч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727" o:spid="_x0000_s2162" type="#_x0000_t202" style="position:absolute;left:0;text-align:left;margin-left:113.6pt;margin-top:799.75pt;width:28.1pt;height:13.9pt;z-index:25171507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" filled="f" strokeweight="1.5pt">
          <v:textbox style="mso-next-textbox:#Text Box 727" inset="0,0,0,0">
            <w:txbxContent>
              <w:p w:rsidR="001D1381" w:rsidRPr="00F70D86" w:rsidRDefault="001D1381" w:rsidP="0041212F">
                <w:pPr>
                  <w:pStyle w:val="Te"/>
                  <w:rPr>
                    <w:rFonts w:ascii="ISOCPEUR" w:hAnsi="ISOCPEUR" w:cs="Times New Roman"/>
                    <w:i/>
                  </w:rPr>
                </w:pPr>
                <w:r w:rsidRPr="00F70D86">
                  <w:rPr>
                    <w:rFonts w:ascii="ISOCPEUR" w:hAnsi="ISOCPEUR" w:cs="Times New Roman"/>
                    <w:i/>
                  </w:rPr>
                  <w:t>Лист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line id="Line 726" o:spid="_x0000_s2161" style="position:absolute;left:0;text-align:left;z-index:251714048;visibility:visible;mso-wrap-distance-left:3.17497mm;mso-wrap-distance-right:3.17497mm;mso-position-horizontal-relative:page;mso-position-vertical-relative:page" from="142pt,771.85pt" to="142pt,8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" strokeweight="1.5pt">
          <w10:wrap anchorx="page" anchory="page"/>
        </v:line>
      </w:pict>
    </w:r>
    <w:r>
      <w:rPr>
        <w:noProof/>
      </w:rPr>
      <w:pict>
        <v:shape id="Text Box 725" o:spid="_x0000_s2160" type="#_x0000_t202" style="position:absolute;left:0;text-align:left;margin-left:113.6pt;margin-top:785.8pt;width:28.4pt;height:13.9pt;z-index:25171302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" filled="f" strokeweight=".5pt">
          <v:textbox style="mso-next-textbox:#Text Box 725" inset="0,0,0,0">
            <w:txbxContent>
              <w:p w:rsidR="001D1381" w:rsidRPr="0071048A" w:rsidRDefault="001D1381" w:rsidP="0041212F">
                <w:pPr>
                  <w:pStyle w:val="T4"/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line id="Line 690" o:spid="_x0000_s2159" style="position:absolute;left:0;text-align:left;z-index:251710976;visibility:visible;mso-wrap-distance-top:-3e-5mm;mso-wrap-distance-bottom:-3e-5mm;mso-position-horizontal-relative:page;mso-position-vertical-relative:page" from="56.7pt,771.8pt" to="581.05pt,77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" strokeweight="1.5pt">
          <w10:wrap anchorx="page" anchory="page"/>
        </v:line>
      </w:pict>
    </w:r>
    <w:r>
      <w:rPr>
        <w:noProof/>
      </w:rPr>
      <w:pict>
        <v:line id="Line 689" o:spid="_x0000_s2158" style="position:absolute;left:0;text-align:left;z-index:251709952;visibility:visible;mso-wrap-distance-left:3.17497mm;mso-wrap-distance-right:3.17497mm;mso-position-horizontal-relative:page;mso-position-vertical-relative:page" from="212.65pt,771.8pt" to="212.65pt,8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" strokeweight="1.5pt">
          <w10:wrap anchorx="page" anchory="page"/>
        </v:line>
      </w:pict>
    </w:r>
    <w:r>
      <w:rPr>
        <w:noProof/>
      </w:rPr>
      <w:pict>
        <v:line id="Line 688" o:spid="_x0000_s2157" style="position:absolute;left:0;text-align:left;z-index:251708928;visibility:visible;mso-wrap-distance-left:3.17497mm;mso-wrap-distance-right:3.17497mm;mso-position-horizontal-relative:page;mso-position-vertical-relative:page" from="170.1pt,771.8pt" to="170.1pt,8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" strokeweight="1.5pt">
          <w10:wrap anchorx="page" anchory="page"/>
        </v:line>
      </w:pict>
    </w:r>
    <w:r>
      <w:rPr>
        <w:noProof/>
      </w:rPr>
      <w:pict>
        <v:line id="Line 687" o:spid="_x0000_s2156" style="position:absolute;left:0;text-align:left;z-index:251707904;visibility:visible;mso-wrap-distance-left:3.17497mm;mso-wrap-distance-right:3.17497mm;mso-position-horizontal-relative:page;mso-position-vertical-relative:page" from="113.6pt,771.85pt" to="113.6pt,8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" strokeweight="1.5pt">
          <w10:wrap anchorx="page" anchory="page"/>
        </v:line>
      </w:pict>
    </w:r>
    <w:r>
      <w:rPr>
        <w:noProof/>
      </w:rPr>
      <w:pict>
        <v:line id="Line 686" o:spid="_x0000_s2155" style="position:absolute;left:0;text-align:left;z-index:251706880;visibility:visible;mso-wrap-distance-left:3.17497mm;mso-wrap-distance-right:3.17497mm;mso-position-horizontal-relative:page;mso-position-vertical-relative:page" from="85.2pt,771.85pt" to="85.2pt,8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" strokeweight="1.5pt">
          <w10:wrap anchorx="page" anchory="page"/>
        </v:line>
      </w:pict>
    </w:r>
    <w:r>
      <w:rPr>
        <w:noProof/>
      </w:rPr>
      <w:pict>
        <v:shape id="Text Box 681" o:spid="_x0000_s2154" type="#_x0000_t202" style="position:absolute;left:0;text-align:left;margin-left:22.7pt;margin-top:576.85pt;width:14.15pt;height:69.55pt;z-index:25170585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" strokeweight="1.5pt">
          <v:textbox style="layout-flow:vertical;mso-layout-flow-alt:bottom-to-top;mso-next-textbox:#Text Box 681" inset="0,0,0,0">
            <w:txbxContent>
              <w:p w:rsidR="001D1381" w:rsidRPr="004D7C62" w:rsidRDefault="001D1381" w:rsidP="00D6105F">
                <w:pPr>
                  <w:pStyle w:val="Tf5"/>
                  <w:rPr>
                    <w:rFonts w:ascii="ISOCPEUR" w:hAnsi="ISOCPEUR" w:cs="Times New Roman"/>
                    <w:i/>
                    <w:sz w:val="20"/>
                    <w:lang w:val="en-US"/>
                  </w:rPr>
                </w:pPr>
                <w:r w:rsidRPr="004D7C62">
                  <w:rPr>
                    <w:rFonts w:ascii="ISOCPEUR" w:hAnsi="ISOCPEUR" w:cs="Times New Roman"/>
                    <w:i/>
                    <w:sz w:val="20"/>
                  </w:rPr>
                  <w:t>Взам. инв. №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680" o:spid="_x0000_s2153" type="#_x0000_t202" style="position:absolute;left:0;text-align:left;margin-left:36.9pt;margin-top:576.85pt;width:19.85pt;height:69.55pt;z-index:25170483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" strokeweight="1.5pt">
          <v:textbox style="layout-flow:vertical;mso-layout-flow-alt:bottom-to-top;mso-next-textbox:#Text Box 680" inset="1mm,1mm,0,0">
            <w:txbxContent>
              <w:p w:rsidR="001D1381" w:rsidRPr="006A1FE0" w:rsidRDefault="001D1381" w:rsidP="00D6105F">
                <w:pPr>
                  <w:pStyle w:val="Tf4"/>
                  <w:rPr>
                    <w:rFonts w:cs="Times New Roman"/>
                    <w:i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ext Box 679" o:spid="_x0000_s2152" type="#_x0000_t202" style="position:absolute;left:0;text-align:left;margin-left:22.7pt;margin-top:646.45pt;width:14.15pt;height:97.5pt;z-index:25170380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" strokeweight="1.5pt">
          <v:textbox style="layout-flow:vertical;mso-layout-flow-alt:bottom-to-top;mso-next-textbox:#Text Box 679" inset="0,0,0,0">
            <w:txbxContent>
              <w:p w:rsidR="001D1381" w:rsidRPr="004D7C62" w:rsidRDefault="001D1381" w:rsidP="00D6105F">
                <w:pPr>
                  <w:pStyle w:val="Tf5"/>
                  <w:rPr>
                    <w:rFonts w:ascii="ISOCPEUR" w:hAnsi="ISOCPEUR" w:cs="Times New Roman"/>
                    <w:i/>
                    <w:sz w:val="20"/>
                    <w:lang w:val="en-US"/>
                  </w:rPr>
                </w:pPr>
                <w:r w:rsidRPr="004D7C62">
                  <w:rPr>
                    <w:rFonts w:ascii="ISOCPEUR" w:hAnsi="ISOCPEUR" w:cs="Times New Roman"/>
                    <w:i/>
                    <w:sz w:val="20"/>
                  </w:rPr>
                  <w:t>Подп. и дата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678" o:spid="_x0000_s2151" type="#_x0000_t202" style="position:absolute;left:0;text-align:left;margin-left:36.9pt;margin-top:646.45pt;width:19.85pt;height:97.5pt;z-index:25170278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" strokeweight="1.5pt">
          <v:textbox style="layout-flow:vertical;mso-layout-flow-alt:bottom-to-top;mso-next-textbox:#Text Box 678" inset="1mm,1mm,0,0">
            <w:txbxContent>
              <w:p w:rsidR="001D1381" w:rsidRPr="006A1FE0" w:rsidRDefault="001D1381" w:rsidP="00D6105F">
                <w:pPr>
                  <w:pStyle w:val="Tf6"/>
                  <w:rPr>
                    <w:rFonts w:cs="Times New Roman"/>
                    <w:i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ext Box 677" o:spid="_x0000_s2150" type="#_x0000_t202" style="position:absolute;left:0;text-align:left;margin-left:22.7pt;margin-top:743.95pt;width:14.15pt;height:69.6pt;z-index:2517017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" filled="f" strokeweight="1.5pt">
          <v:textbox style="layout-flow:vertical;mso-layout-flow-alt:bottom-to-top;mso-next-textbox:#Text Box 677" inset="0,0,0,0">
            <w:txbxContent>
              <w:p w:rsidR="001D1381" w:rsidRPr="004D7C62" w:rsidRDefault="001D1381" w:rsidP="00D6105F">
                <w:pPr>
                  <w:pStyle w:val="Tf5"/>
                  <w:rPr>
                    <w:rFonts w:cs="Times New Roman"/>
                    <w:i/>
                    <w:sz w:val="20"/>
                    <w:lang w:val="en-US"/>
                  </w:rPr>
                </w:pPr>
                <w:r w:rsidRPr="004D7C62">
                  <w:rPr>
                    <w:rFonts w:ascii="ISOCPEUR" w:hAnsi="ISOCPEUR" w:cs="Times New Roman"/>
                    <w:i/>
                    <w:sz w:val="20"/>
                  </w:rPr>
                  <w:t>Инв. № подл</w:t>
                </w:r>
                <w:r w:rsidRPr="004D7C62">
                  <w:rPr>
                    <w:rFonts w:cs="Times New Roman"/>
                    <w:sz w:val="20"/>
                  </w:rPr>
                  <w:t>.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676" o:spid="_x0000_s2149" type="#_x0000_t202" style="position:absolute;left:0;text-align:left;margin-left:36.9pt;margin-top:743.95pt;width:19.85pt;height:69.6pt;z-index:25170073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" strokeweight="1.5pt">
          <v:textbox style="layout-flow:vertical;mso-layout-flow-alt:bottom-to-top;mso-next-textbox:#Text Box 676" inset="1mm,1mm,0,0">
            <w:txbxContent>
              <w:p w:rsidR="001D1381" w:rsidRPr="006A6C40" w:rsidRDefault="001D1381" w:rsidP="00D6105F">
                <w:pPr>
                  <w:pStyle w:val="Tf4"/>
                  <w:rPr>
                    <w:lang w:val="en-US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bxPage" o:spid="_x0000_s2148" type="#_x0000_t202" style="position:absolute;left:0;text-align:left;margin-left:552.8pt;margin-top:791.3pt;width:28.35pt;height:22.3pt;z-index:2516997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" filled="f" strokeweight="1.5pt">
          <v:textbox style="mso-next-textbox:#tbxPage" inset="0,0,0,0">
            <w:txbxContent>
              <w:p w:rsidR="001D1381" w:rsidRPr="00F70D86" w:rsidRDefault="009A4181" w:rsidP="00D6105F">
                <w:pPr>
                  <w:pStyle w:val="Tf"/>
                  <w:rPr>
                    <w:rFonts w:ascii="ISOCPEUR" w:hAnsi="ISOCPEUR" w:cs="Times New Roman"/>
                    <w:i/>
                  </w:rPr>
                </w:pPr>
                <w:r w:rsidRPr="00F70D86">
                  <w:rPr>
                    <w:rFonts w:ascii="ISOCPEUR" w:hAnsi="ISOCPEUR" w:cs="Times New Roman"/>
                    <w:i/>
                    <w:szCs w:val="20"/>
                  </w:rPr>
                  <w:fldChar w:fldCharType="begin"/>
                </w:r>
                <w:r w:rsidR="001D1381" w:rsidRPr="00F70D86">
                  <w:rPr>
                    <w:rFonts w:ascii="ISOCPEUR" w:hAnsi="ISOCPEUR" w:cs="Times New Roman"/>
                    <w:i/>
                    <w:szCs w:val="20"/>
                  </w:rPr>
                  <w:instrText xml:space="preserve"> PAGE  </w:instrText>
                </w:r>
                <w:r w:rsidRPr="00F70D86">
                  <w:rPr>
                    <w:rFonts w:ascii="ISOCPEUR" w:hAnsi="ISOCPEUR" w:cs="Times New Roman"/>
                    <w:i/>
                    <w:szCs w:val="20"/>
                  </w:rPr>
                  <w:fldChar w:fldCharType="separate"/>
                </w:r>
                <w:r w:rsidR="00E71442">
                  <w:rPr>
                    <w:rFonts w:ascii="ISOCPEUR" w:hAnsi="ISOCPEUR" w:cs="Times New Roman"/>
                    <w:i/>
                    <w:noProof/>
                    <w:szCs w:val="20"/>
                  </w:rPr>
                  <w:t>2</w:t>
                </w:r>
                <w:r w:rsidRPr="00F70D86">
                  <w:rPr>
                    <w:rFonts w:ascii="ISOCPEUR" w:hAnsi="ISOCPEUR" w:cs="Times New Roman"/>
                    <w:i/>
                    <w:szCs w:val="20"/>
                  </w:rPr>
                  <w:fldChar w:fldCharType="end"/>
                </w:r>
              </w:p>
              <w:p w:rsidR="001D1381" w:rsidRPr="006A1FE0" w:rsidRDefault="001D1381" w:rsidP="00D6105F">
                <w:pPr>
                  <w:rPr>
                    <w:i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ext Box 674" o:spid="_x0000_s2147" type="#_x0000_t202" style="position:absolute;left:0;text-align:left;margin-left:552.8pt;margin-top:771.8pt;width:28.35pt;height:19.5pt;z-index:2516986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" filled="f" strokeweight="1.5pt">
          <v:textbox style="mso-next-textbox:#Text Box 674" inset="0,0,0,0">
            <w:txbxContent>
              <w:p w:rsidR="001D1381" w:rsidRPr="00F70D86" w:rsidRDefault="001D1381" w:rsidP="00D6105F">
                <w:pPr>
                  <w:pStyle w:val="T21"/>
                  <w:rPr>
                    <w:rFonts w:ascii="ISOCPEUR" w:hAnsi="ISOCPEUR"/>
                    <w:i/>
                  </w:rPr>
                </w:pPr>
                <w:r w:rsidRPr="00F70D86">
                  <w:rPr>
                    <w:rFonts w:ascii="ISOCPEUR" w:hAnsi="ISOCPEUR"/>
                    <w:i/>
                  </w:rPr>
                  <w:t>Лист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673" o:spid="_x0000_s2146" type="#_x0000_t202" style="position:absolute;left:0;text-align:left;margin-left:240.95pt;margin-top:771.8pt;width:311.75pt;height:41.7pt;z-index:2516976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" filled="f" strokeweight="1.5pt">
          <v:textbox style="mso-next-textbox:#Text Box 673" inset=",0,,0">
            <w:txbxContent>
              <w:p w:rsidR="001D1381" w:rsidRPr="006A5E3D" w:rsidRDefault="001D1381" w:rsidP="00D6105F">
                <w:pPr>
                  <w:pStyle w:val="T20"/>
                  <w:rPr>
                    <w:rFonts w:ascii="ISOCPEUR" w:hAnsi="ISOCPEUR" w:cs="Times New Roman"/>
                    <w:i/>
                    <w:sz w:val="32"/>
                  </w:rPr>
                </w:pPr>
                <w:bookmarkStart w:id="0" w:name="_GoBack"/>
                <w:bookmarkEnd w:id="0"/>
                <w:r w:rsidRPr="006A5E3D">
                  <w:rPr>
                    <w:rFonts w:ascii="ISOCPEUR" w:hAnsi="ISOCPEUR" w:cs="Times New Roman"/>
                    <w:i/>
                    <w:sz w:val="32"/>
                  </w:rPr>
                  <w:t>СП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672" o:spid="_x0000_s2145" type="#_x0000_t202" style="position:absolute;left:0;text-align:left;margin-left:212.6pt;margin-top:799.65pt;width:28.35pt;height:13.9pt;z-index:2516966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" filled="f" strokeweight="1.5pt">
          <v:textbox style="mso-next-textbox:#Text Box 672" inset="0,0,0,0">
            <w:txbxContent>
              <w:p w:rsidR="001D1381" w:rsidRPr="00F70D86" w:rsidRDefault="001D1381" w:rsidP="00D6105F">
                <w:pPr>
                  <w:pStyle w:val="Te"/>
                  <w:rPr>
                    <w:rFonts w:ascii="ISOCPEUR" w:hAnsi="ISOCPEUR" w:cs="Times New Roman"/>
                    <w:i/>
                  </w:rPr>
                </w:pPr>
                <w:r w:rsidRPr="00F70D86">
                  <w:rPr>
                    <w:rFonts w:ascii="ISOCPEUR" w:hAnsi="ISOCPEUR" w:cs="Times New Roman"/>
                    <w:i/>
                  </w:rPr>
                  <w:t>Дата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671" o:spid="_x0000_s2144" type="#_x0000_t202" style="position:absolute;left:0;text-align:left;margin-left:212.65pt;margin-top:785.75pt;width:28.35pt;height:13.9pt;z-index:2516956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" filled="f" strokeweight=".5pt">
          <v:textbox style="mso-next-textbox:#Text Box 671" inset="0,.5mm,0,0">
            <w:txbxContent>
              <w:p w:rsidR="001D1381" w:rsidRPr="006A1FE0" w:rsidRDefault="001D1381" w:rsidP="00D6105F">
                <w:pPr>
                  <w:pStyle w:val="T6"/>
                  <w:rPr>
                    <w:rFonts w:cs="Times New Roman"/>
                    <w:i/>
                    <w:sz w:val="14"/>
                    <w:szCs w:val="14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ext Box 670" o:spid="_x0000_s2143" type="#_x0000_t202" style="position:absolute;left:0;text-align:left;margin-left:170.1pt;margin-top:799.65pt;width:42.5pt;height:13.9pt;z-index:2516945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" filled="f" strokeweight="1.5pt">
          <v:textbox style="mso-next-textbox:#Text Box 670" inset="0,0,0,0">
            <w:txbxContent>
              <w:p w:rsidR="001D1381" w:rsidRPr="00F70D86" w:rsidRDefault="001D1381" w:rsidP="0004404F">
                <w:pPr>
                  <w:pStyle w:val="Te"/>
                  <w:rPr>
                    <w:rFonts w:ascii="ISOCPEUR" w:hAnsi="ISOCPEUR" w:cs="Times New Roman"/>
                    <w:i/>
                  </w:rPr>
                </w:pPr>
                <w:r w:rsidRPr="00F70D86">
                  <w:rPr>
                    <w:rFonts w:ascii="ISOCPEUR" w:hAnsi="ISOCPEUR" w:cs="Times New Roman"/>
                    <w:i/>
                  </w:rPr>
                  <w:t>Подп.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669" o:spid="_x0000_s2142" type="#_x0000_t202" style="position:absolute;left:0;text-align:left;margin-left:170.1pt;margin-top:785.75pt;width:42.5pt;height:13.9pt;z-index:2516935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" filled="f" strokeweight=".5pt">
          <v:textbox style="mso-next-textbox:#Text Box 669" inset="0,0,0,0">
            <w:txbxContent>
              <w:p w:rsidR="001D1381" w:rsidRDefault="001D1381" w:rsidP="00D6105F">
                <w:pPr>
                  <w:pStyle w:val="T4"/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ext Box 668" o:spid="_x0000_s2141" type="#_x0000_t202" style="position:absolute;left:0;text-align:left;margin-left:142pt;margin-top:799.65pt;width:28.1pt;height:13.9pt;z-index:2516925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" filled="f" strokeweight="1.5pt">
          <v:textbox style="mso-next-textbox:#Text Box 668" inset="0,0,0,0">
            <w:txbxContent>
              <w:p w:rsidR="001D1381" w:rsidRPr="006A1FE0" w:rsidRDefault="001D1381" w:rsidP="00D6105F">
                <w:pPr>
                  <w:pStyle w:val="Te"/>
                  <w:rPr>
                    <w:rFonts w:cs="Times New Roman"/>
                    <w:i/>
                  </w:rPr>
                </w:pPr>
                <w:r w:rsidRPr="00F70D86">
                  <w:rPr>
                    <w:rFonts w:ascii="ISOCPEUR" w:hAnsi="ISOCPEUR" w:cs="Times New Roman"/>
                    <w:i/>
                  </w:rPr>
                  <w:t>№док</w:t>
                </w:r>
                <w:r w:rsidRPr="006A1FE0">
                  <w:rPr>
                    <w:rFonts w:cs="Times New Roman"/>
                  </w:rPr>
                  <w:t>.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667" o:spid="_x0000_s2140" type="#_x0000_t202" style="position:absolute;left:0;text-align:left;margin-left:142pt;margin-top:785.75pt;width:28.1pt;height:13.9pt;z-index:2516915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" filled="f" strokeweight=".5pt">
          <v:textbox style="mso-next-textbox:#Text Box 667" inset="0,0,0,0">
            <w:txbxContent>
              <w:p w:rsidR="001D1381" w:rsidRPr="0071048A" w:rsidRDefault="001D1381" w:rsidP="00D6105F">
                <w:pPr>
                  <w:pStyle w:val="T4"/>
                  <w:rPr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ext Box 665" o:spid="_x0000_s2139" type="#_x0000_t202" style="position:absolute;left:0;text-align:left;margin-left:85.2pt;margin-top:785.75pt;width:28.4pt;height:13.9pt;z-index:2516904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" filled="f" strokeweight=".5pt">
          <v:textbox style="mso-next-textbox:#Text Box 665" inset="0,0,0,0">
            <w:txbxContent>
              <w:p w:rsidR="001D1381" w:rsidRPr="0071048A" w:rsidRDefault="001D1381" w:rsidP="00D6105F">
                <w:pPr>
                  <w:pStyle w:val="T4"/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ext Box 663" o:spid="_x0000_s2138" type="#_x0000_t202" style="position:absolute;left:0;text-align:left;margin-left:56.7pt;margin-top:785.75pt;width:28.5pt;height:13.9pt;z-index:25168947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" filled="f" strokeweight=".5pt">
          <v:textbox style="mso-next-textbox:#Text Box 663" inset="0,0,0,0">
            <w:txbxContent>
              <w:p w:rsidR="001D1381" w:rsidRPr="0064396D" w:rsidRDefault="001D1381" w:rsidP="0064396D">
                <w:pPr>
                  <w:pStyle w:val="T4"/>
                  <w:jc w:val="left"/>
                  <w:rPr>
                    <w:rFonts w:cs="Times New Roman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381" w:rsidRDefault="005619D8">
    <w:pPr>
      <w:pStyle w:val="a6"/>
    </w:pPr>
    <w:r>
      <w:rPr>
        <w:noProof/>
      </w:rPr>
      <w:pict>
        <v:rect id="Rectangle 749" o:spid="_x0000_s2129" style="position:absolute;left:0;text-align:left;margin-left:180.3pt;margin-top:634.3pt;width:360.85pt;height:70.6pt;z-index:251659264;visibility:visible;mso-wrap-distance-left:0;mso-wrap-distance-right:0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" filled="f" fillcolor="yellow" stroked="f" strokecolor="#0070c0">
          <w10:wrap type="square" anchorx="margin" anchory="margin"/>
        </v:rect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bxOboz" o:spid="_x0000_s2128" type="#_x0000_t202" style="position:absolute;left:0;text-align:left;margin-left:246.75pt;margin-top:706.5pt;width:327.2pt;height:39pt;z-index:251657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" filled="f" stroked="f">
          <v:textbox style="mso-next-textbox:#tbxOboz" inset=",0,,0">
            <w:txbxContent>
              <w:p w:rsidR="001D1381" w:rsidRPr="00B87AFC" w:rsidRDefault="001D1381" w:rsidP="006A5E3D">
                <w:pPr>
                  <w:pStyle w:val="T20"/>
                  <w:rPr>
                    <w:rFonts w:ascii="ISOCPEUR" w:hAnsi="ISOCPEUR" w:cs="Times New Roman"/>
                    <w:i/>
                    <w:sz w:val="32"/>
                  </w:rPr>
                </w:pPr>
                <w:r>
                  <w:rPr>
                    <w:rFonts w:ascii="ISOCPEUR" w:hAnsi="ISOCPEUR" w:cs="Times New Roman"/>
                    <w:i/>
                    <w:sz w:val="32"/>
                  </w:rPr>
                  <w:t>СП</w:t>
                </w:r>
              </w:p>
              <w:p w:rsidR="001D1381" w:rsidRPr="00BA463A" w:rsidRDefault="001D1381" w:rsidP="00AD6BDD">
                <w:pPr>
                  <w:pStyle w:val="T3"/>
                  <w:rPr>
                    <w:rFonts w:cs="Times New Roman"/>
                    <w:i/>
                    <w:sz w:val="32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bxNaim" o:spid="_x0000_s2127" type="#_x0000_t202" style="position:absolute;left:0;text-align:left;margin-left:240.5pt;margin-top:742.35pt;width:198.45pt;height:70.9pt;z-index:2516689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" filled="f" stroked="f" strokecolor="red">
          <v:textbox style="mso-next-textbox:#tbxNaim" inset="0,0,0,0">
            <w:txbxContent>
              <w:p w:rsidR="001D1381" w:rsidRPr="00AF24B3" w:rsidRDefault="001D1381" w:rsidP="000321EC">
                <w:pPr>
                  <w:pStyle w:val="Tf7"/>
                  <w:jc w:val="left"/>
                  <w:rPr>
                    <w:rFonts w:cs="Times New Roman"/>
                    <w:i/>
                    <w:sz w:val="20"/>
                    <w:szCs w:val="20"/>
                  </w:rPr>
                </w:pPr>
              </w:p>
              <w:p w:rsidR="001D1381" w:rsidRPr="004D7C62" w:rsidRDefault="001D1381" w:rsidP="00B87AFC">
                <w:pPr>
                  <w:pStyle w:val="Tf7"/>
                  <w:spacing w:line="240" w:lineRule="auto"/>
                  <w:ind w:right="-9" w:firstLine="0"/>
                  <w:rPr>
                    <w:rFonts w:ascii="ISOCPEUR" w:hAnsi="ISOCPEUR" w:cs="Times New Roman"/>
                    <w:i/>
                    <w:sz w:val="24"/>
                    <w:szCs w:val="24"/>
                  </w:rPr>
                </w:pPr>
                <w:r w:rsidRPr="004D7C62">
                  <w:rPr>
                    <w:rFonts w:ascii="ISOCPEUR" w:hAnsi="ISOCPEUR" w:cs="Times New Roman"/>
                    <w:i/>
                    <w:sz w:val="24"/>
                    <w:szCs w:val="24"/>
                  </w:rPr>
                  <w:t>Состав проектной</w:t>
                </w:r>
              </w:p>
              <w:p w:rsidR="001D1381" w:rsidRPr="006A5E3D" w:rsidRDefault="001D1381" w:rsidP="00B87AFC">
                <w:pPr>
                  <w:pStyle w:val="Tf7"/>
                  <w:spacing w:line="240" w:lineRule="auto"/>
                  <w:ind w:right="-9" w:firstLine="0"/>
                  <w:rPr>
                    <w:rFonts w:ascii="ISOCPEUR" w:hAnsi="ISOCPEUR" w:cs="Times New Roman"/>
                    <w:i/>
                    <w:szCs w:val="28"/>
                  </w:rPr>
                </w:pPr>
                <w:r w:rsidRPr="004D7C62">
                  <w:rPr>
                    <w:rFonts w:ascii="ISOCPEUR" w:hAnsi="ISOCPEUR" w:cs="Times New Roman"/>
                    <w:i/>
                    <w:sz w:val="24"/>
                    <w:szCs w:val="24"/>
                  </w:rPr>
                  <w:t>документации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bxTdoc" o:spid="_x0000_s2126" type="#_x0000_t202" style="position:absolute;left:0;text-align:left;margin-left:240.5pt;margin-top:807.8pt;width:198.4pt;height:5.75pt;z-index:25168025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" filled="f" stroked="f" strokecolor="aqua">
          <v:textbox style="mso-next-textbox:#tbxTdoc" inset="0,0,0,0">
            <w:txbxContent>
              <w:p w:rsidR="001D1381" w:rsidRPr="00E33B9D" w:rsidRDefault="001D1381" w:rsidP="00133040">
                <w:pPr>
                  <w:pStyle w:val="Tf8"/>
                  <w:rPr>
                    <w:rFonts w:cs="Times New Roman"/>
                    <w:i/>
                    <w:lang w:val="ru-RU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ext Box 713" o:spid="_x0000_s2125" type="#_x0000_t202" style="position:absolute;left:0;text-align:left;margin-left:85.2pt;margin-top:728.45pt;width:28.5pt;height:14.2pt;z-index:2516177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" filled="f" stroked="f" strokeweight=".5pt">
          <v:textbox style="mso-next-textbox:#Text Box 713" inset="0,.5mm,0,0">
            <w:txbxContent>
              <w:p w:rsidR="001D1381" w:rsidRPr="007075CC" w:rsidRDefault="001D1381" w:rsidP="007A3BB3">
                <w:pPr>
                  <w:pStyle w:val="Te"/>
                  <w:rPr>
                    <w:sz w:val="18"/>
                  </w:rPr>
                </w:pPr>
                <w:r w:rsidRPr="006A5E3D">
                  <w:rPr>
                    <w:rFonts w:ascii="ISOCPEUR" w:hAnsi="ISOCPEUR" w:cs="Times New Roman"/>
                    <w:i/>
                    <w:sz w:val="18"/>
                  </w:rPr>
                  <w:t>Кол.уч</w:t>
                </w:r>
                <w:r w:rsidRPr="007075CC">
                  <w:rPr>
                    <w:sz w:val="18"/>
                  </w:rPr>
                  <w:t>.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571" o:spid="_x0000_s2124" type="#_x0000_t202" style="position:absolute;left:0;text-align:left;margin-left:213pt;margin-top:728.45pt;width:28.35pt;height:14.15pt;z-index:2516208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" filled="f" stroked="f" strokeweight=".5pt">
          <v:textbox style="mso-next-textbox:#Text Box 571" inset="0,0,0,0">
            <w:txbxContent>
              <w:p w:rsidR="001D1381" w:rsidRPr="006A5E3D" w:rsidRDefault="001D1381" w:rsidP="00133040">
                <w:pPr>
                  <w:pStyle w:val="Te"/>
                  <w:rPr>
                    <w:rFonts w:ascii="ISOCPEUR" w:hAnsi="ISOCPEUR" w:cs="Times New Roman"/>
                    <w:i/>
                  </w:rPr>
                </w:pPr>
                <w:r w:rsidRPr="006A5E3D">
                  <w:rPr>
                    <w:rFonts w:ascii="ISOCPEUR" w:hAnsi="ISOCPEUR" w:cs="Times New Roman"/>
                    <w:i/>
                  </w:rPr>
                  <w:t>Дата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564" o:spid="_x0000_s2123" type="#_x0000_t202" style="position:absolute;left:0;text-align:left;margin-left:170.4pt;margin-top:728.45pt;width:42.45pt;height:14.7pt;z-index:2516198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" filled="f" stroked="f" strokeweight=".5pt">
          <v:textbox style="mso-next-textbox:#Text Box 564" inset="0,0,0,0">
            <w:txbxContent>
              <w:p w:rsidR="001D1381" w:rsidRPr="006A5E3D" w:rsidRDefault="001D1381" w:rsidP="00133040">
                <w:pPr>
                  <w:pStyle w:val="Te"/>
                  <w:rPr>
                    <w:rFonts w:ascii="ISOCPEUR" w:hAnsi="ISOCPEUR"/>
                    <w:i/>
                  </w:rPr>
                </w:pPr>
                <w:r w:rsidRPr="006A5E3D">
                  <w:rPr>
                    <w:rFonts w:ascii="ISOCPEUR" w:hAnsi="ISOCPEUR" w:cs="Times New Roman"/>
                    <w:i/>
                  </w:rPr>
                  <w:t>Подп</w:t>
                </w:r>
                <w:r>
                  <w:rPr>
                    <w:rFonts w:ascii="ISOCPEUR" w:hAnsi="ISOCPEUR"/>
                    <w:i/>
                  </w:rPr>
                  <w:t>ись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550" o:spid="_x0000_s2122" type="#_x0000_t202" style="position:absolute;left:0;text-align:left;margin-left:113.6pt;margin-top:728.45pt;width:28.4pt;height:13.75pt;z-index:2516413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" filled="f" strokeweight=".5pt">
          <v:textbox style="mso-next-textbox:#Text Box 550" inset="0,0,0,0">
            <w:txbxContent>
              <w:p w:rsidR="001D1381" w:rsidRPr="006A5E3D" w:rsidRDefault="001D1381" w:rsidP="00133040">
                <w:pPr>
                  <w:pStyle w:val="Te"/>
                  <w:rPr>
                    <w:rFonts w:ascii="ISOCPEUR" w:hAnsi="ISOCPEUR" w:cs="Times New Roman"/>
                    <w:i/>
                  </w:rPr>
                </w:pPr>
                <w:r w:rsidRPr="006A5E3D">
                  <w:rPr>
                    <w:rFonts w:ascii="ISOCPEUR" w:hAnsi="ISOCPEUR" w:cs="Times New Roman"/>
                    <w:i/>
                  </w:rPr>
                  <w:t>Лист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552" o:spid="_x0000_s2121" type="#_x0000_t202" style="position:absolute;left:0;text-align:left;margin-left:142pt;margin-top:728.45pt;width:28.1pt;height:13.05pt;z-index:2516188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" filled="f" stroked="f" strokeweight=".5pt">
          <v:textbox style="mso-next-textbox:#Text Box 552" inset="0,0,0,0">
            <w:txbxContent>
              <w:p w:rsidR="001D1381" w:rsidRPr="006A5E3D" w:rsidRDefault="001D1381" w:rsidP="00133040">
                <w:pPr>
                  <w:pStyle w:val="Te"/>
                  <w:rPr>
                    <w:rFonts w:ascii="ISOCPEUR" w:hAnsi="ISOCPEUR" w:cs="Times New Roman"/>
                    <w:i/>
                    <w:szCs w:val="20"/>
                  </w:rPr>
                </w:pPr>
                <w:r w:rsidRPr="006A5E3D">
                  <w:rPr>
                    <w:rFonts w:ascii="ISOCPEUR" w:hAnsi="ISOCPEUR" w:cs="Times New Roman"/>
                    <w:i/>
                    <w:szCs w:val="20"/>
                  </w:rPr>
                  <w:t>№док.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720" o:spid="_x0000_s2120" type="#_x0000_t202" style="position:absolute;left:0;text-align:left;margin-left:142.4pt;margin-top:714.15pt;width:28.4pt;height:14.2pt;z-index:2516352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" filled="f" strokeweight=".5pt">
          <v:textbox style="mso-next-textbox:#Text Box 720" inset="0,0,0,0">
            <w:txbxContent>
              <w:p w:rsidR="001D1381" w:rsidRPr="00DF2469" w:rsidRDefault="001D1381" w:rsidP="007A3BB3">
                <w:pPr>
                  <w:pStyle w:val="Te"/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ext Box 621" o:spid="_x0000_s2119" type="#_x0000_t202" style="position:absolute;left:0;text-align:left;margin-left:552.8pt;margin-top:813.55pt;width:28.35pt;height:28.35pt;z-index:2516116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" filled="f" stroked="f" strokeweight="1.5pt">
          <v:textbox style="mso-next-textbox:#Text Box 621" inset="0,0,0,0">
            <w:txbxContent>
              <w:p w:rsidR="001D1381" w:rsidRPr="006A5E3D" w:rsidRDefault="001D1381" w:rsidP="00133040">
                <w:pPr>
                  <w:pStyle w:val="Ta"/>
                  <w:rPr>
                    <w:rFonts w:ascii="ISOCPEUR" w:hAnsi="ISOCPEUR" w:cs="Times New Roman"/>
                    <w:i/>
                  </w:rPr>
                </w:pPr>
                <w:r w:rsidRPr="006A5E3D">
                  <w:rPr>
                    <w:rFonts w:ascii="ISOCPEUR" w:hAnsi="ISOCPEUR" w:cs="Times New Roman"/>
                    <w:i/>
                    <w:szCs w:val="20"/>
                  </w:rPr>
                  <w:t>А4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613" o:spid="_x0000_s2118" type="#_x0000_t202" style="position:absolute;left:0;text-align:left;margin-left:510.25pt;margin-top:813.55pt;width:42.5pt;height:28.35pt;z-index:25160243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" filled="f" stroked="f" strokeweight="1.5pt">
          <v:textbox style="mso-next-textbox:#Text Box 613" inset="0,0,0,0">
            <w:txbxContent>
              <w:p w:rsidR="001D1381" w:rsidRPr="006A5E3D" w:rsidRDefault="001D1381" w:rsidP="00133040">
                <w:pPr>
                  <w:pStyle w:val="Ta"/>
                  <w:rPr>
                    <w:rFonts w:ascii="ISOCPEUR" w:hAnsi="ISOCPEUR" w:cs="Times New Roman"/>
                    <w:i/>
                  </w:rPr>
                </w:pPr>
                <w:r w:rsidRPr="006A5E3D">
                  <w:rPr>
                    <w:rFonts w:ascii="ISOCPEUR" w:hAnsi="ISOCPEUR" w:cs="Times New Roman"/>
                    <w:i/>
                  </w:rPr>
                  <w:t>Формат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rect id="RectCust" o:spid="_x0000_s2117" style="position:absolute;left:0;text-align:left;margin-left:-7.1pt;margin-top:622.25pt;width:538.6pt;height:113.05pt;z-index:251596288;visibility:visible;mso-wrap-distance-left:0;mso-wrap-distance-right:0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" filled="f" fillcolor="yellow" stroked="f" strokecolor="#0070c0">
          <w10:wrap type="square" anchorx="margin" anchory="margin"/>
        </v:rect>
      </w:pict>
    </w:r>
    <w:r>
      <w:rPr>
        <w:noProof/>
      </w:rPr>
      <w:pict>
        <v:line id="Line 620" o:spid="_x0000_s2116" style="position:absolute;left:0;text-align:left;z-index:251687424;visibility:visible;mso-wrap-distance-top:-3e-5mm;mso-wrap-distance-bottom:-3e-5mm;mso-position-horizontal-relative:page;mso-position-vertical-relative:page" from="56.7pt,742.6pt" to="439.35pt,7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" strokeweight="1.5pt">
          <w10:wrap anchorx="page" anchory="page"/>
        </v:line>
      </w:pict>
    </w:r>
    <w:r>
      <w:rPr>
        <w:noProof/>
      </w:rPr>
      <w:pict>
        <v:shape id="tbxFirm" o:spid="_x0000_s2115" type="#_x0000_t202" style="position:absolute;left:0;text-align:left;margin-left:439.35pt;margin-top:770.75pt;width:141.75pt;height:42.5pt;z-index:-25163008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" filled="f" strokeweight="1.5pt">
          <v:textbox style="mso-next-textbox:#tbxFirm" inset="0,0,0,0">
            <w:txbxContent>
              <w:p w:rsidR="001D1381" w:rsidRPr="00B90BDB" w:rsidRDefault="001D1381" w:rsidP="00B90BDB">
                <w:pPr>
                  <w:pStyle w:val="T8"/>
                  <w:spacing w:line="240" w:lineRule="auto"/>
                  <w:rPr>
                    <w:rFonts w:cs="Times New Roman"/>
                    <w:sz w:val="10"/>
                    <w:szCs w:val="10"/>
                  </w:rPr>
                </w:pPr>
              </w:p>
              <w:p w:rsidR="001D1381" w:rsidRPr="00AF24B3" w:rsidRDefault="001D1381" w:rsidP="00AF24B3">
                <w:pPr>
                  <w:pStyle w:val="T8"/>
                  <w:spacing w:line="276" w:lineRule="auto"/>
                  <w:rPr>
                    <w:rFonts w:ascii="ISOCPEUR" w:hAnsi="ISOCPEUR" w:cs="Times New Roman"/>
                    <w:i/>
                    <w:sz w:val="28"/>
                    <w:szCs w:val="28"/>
                  </w:rPr>
                </w:pPr>
              </w:p>
            </w:txbxContent>
          </v:textbox>
          <w10:wrap type="square" anchorx="page" anchory="page"/>
        </v:shape>
      </w:pict>
    </w:r>
    <w:r>
      <w:rPr>
        <w:noProof/>
      </w:rPr>
      <w:pict>
        <v:shape id="Text Box 563" o:spid="_x0000_s2114" type="#_x0000_t202" style="position:absolute;left:0;text-align:left;margin-left:170.1pt;margin-top:714.25pt;width:42.5pt;height:14.15pt;z-index:2516853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" filled="f" strokeweight=".5pt">
          <v:textbox style="mso-next-textbox:#Text Box 563" inset="0,0,0,0">
            <w:txbxContent>
              <w:p w:rsidR="001D1381" w:rsidRDefault="001D1381" w:rsidP="00133040">
                <w:pPr>
                  <w:pStyle w:val="T4"/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line id="Line 612" o:spid="_x0000_s2113" style="position:absolute;left:0;text-align:left;z-index:251684352;visibility:visible;mso-wrap-distance-top:-3e-5mm;mso-wrap-distance-bottom:-3e-5mm;mso-position-horizontal-relative:page;mso-position-vertical-relative:page" from="56.7pt,700.1pt" to="581.05pt,70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" strokeweight="1.5pt">
          <w10:wrap anchorx="page" anchory="page"/>
        </v:line>
      </w:pict>
    </w:r>
    <w:r>
      <w:rPr>
        <w:noProof/>
      </w:rPr>
      <w:pict>
        <v:line id="Line 611" o:spid="_x0000_s2112" style="position:absolute;left:0;text-align:left;z-index:251683328;visibility:visible;mso-wrap-distance-left:3.17497mm;mso-wrap-distance-right:3.17497mm;mso-position-horizontal-relative:page;mso-position-vertical-relative:page" from="212.65pt,700.1pt" to="212.65pt,8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" strokeweight="1.5pt">
          <w10:wrap anchorx="page" anchory="page"/>
        </v:line>
      </w:pict>
    </w:r>
    <w:r>
      <w:rPr>
        <w:noProof/>
      </w:rPr>
      <w:pict>
        <v:line id="Line 609" o:spid="_x0000_s2111" style="position:absolute;left:0;text-align:left;z-index:251682304;visibility:visible;mso-wrap-distance-left:3.17497mm;mso-wrap-distance-right:3.17497mm;mso-position-horizontal-relative:page;mso-position-vertical-relative:page" from="113.6pt,700pt" to="113.6pt,8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" strokeweight="1.5pt">
          <w10:wrap anchorx="page" anchory="page"/>
        </v:line>
      </w:pict>
    </w:r>
    <w:r>
      <w:rPr>
        <w:noProof/>
      </w:rPr>
      <w:pict>
        <v:line id="Line 607" o:spid="_x0000_s2110" style="position:absolute;left:0;text-align:left;z-index:251681280;visibility:visible;mso-position-horizontal-relative:page;mso-position-vertical-relative:page" from="56.7pt,813.5pt" to="439.4pt,8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" strokeweight="1.5pt">
          <w10:wrap anchorx="page" anchory="page"/>
        </v:line>
      </w:pict>
    </w:r>
    <w:r>
      <w:rPr>
        <w:noProof/>
      </w:rPr>
      <w:pict>
        <v:shape id="tbxInddHead" o:spid="_x0000_s2109" type="#_x0000_t202" style="position:absolute;left:0;text-align:left;margin-left:28.4pt;margin-top:458.6pt;width:14.2pt;height:56.8pt;z-index:25167820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" strokeweight="1.5pt">
          <v:textbox style="layout-flow:vertical;mso-layout-flow-alt:bottom-to-top;mso-next-textbox:#tbxInddHead" inset="0,0,0,0">
            <w:txbxContent>
              <w:p w:rsidR="001D1381" w:rsidRPr="006A6C40" w:rsidRDefault="001D1381" w:rsidP="007075CC">
                <w:pPr>
                  <w:pStyle w:val="Tf5"/>
                  <w:rPr>
                    <w:lang w:val="en-US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bxIndd" o:spid="_x0000_s2108" type="#_x0000_t202" style="position:absolute;left:0;text-align:left;margin-left:42.6pt;margin-top:458.6pt;width:14.15pt;height:56.8pt;z-index:25167718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" strokeweight="1.5pt">
          <v:textbox style="layout-flow:vertical;mso-layout-flow-alt:bottom-to-top;mso-next-textbox:#tbxIndd" inset="1mm,1mm,0,0">
            <w:txbxContent>
              <w:p w:rsidR="001D1381" w:rsidRPr="00FD248B" w:rsidRDefault="001D1381" w:rsidP="007075CC">
                <w:pPr>
                  <w:pStyle w:val="Tf6"/>
                  <w:ind w:firstLine="0"/>
                  <w:jc w:val="center"/>
                  <w:rPr>
                    <w:szCs w:val="20"/>
                    <w:lang w:val="en-US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bxInduHead" o:spid="_x0000_s2107" type="#_x0000_t202" style="position:absolute;left:0;text-align:left;margin-left:28.4pt;margin-top:515.4pt;width:14.15pt;height:57.15pt;z-index:2516761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" strokeweight="1.5pt">
          <v:textbox style="layout-flow:vertical;mso-layout-flow-alt:bottom-to-top;mso-next-textbox:#tbxInduHead" inset="0,0,0,0">
            <w:txbxContent>
              <w:p w:rsidR="001D1381" w:rsidRPr="006A6C40" w:rsidRDefault="001D1381" w:rsidP="00133040">
                <w:pPr>
                  <w:pStyle w:val="Tf5"/>
                  <w:rPr>
                    <w:lang w:val="en-US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bxInvzHead" o:spid="_x0000_s2106" type="#_x0000_t202" style="position:absolute;left:0;text-align:left;margin-left:22.7pt;margin-top:572.55pt;width:14.15pt;height:70.8pt;z-index:25167513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" strokeweight="1.5pt">
          <v:textbox style="layout-flow:vertical;mso-layout-flow-alt:bottom-to-top;mso-next-textbox:#tbxInvzHead" inset="0,0,0,0">
            <w:txbxContent>
              <w:p w:rsidR="001D1381" w:rsidRPr="004D7C62" w:rsidRDefault="001D1381" w:rsidP="00133040">
                <w:pPr>
                  <w:pStyle w:val="Tf5"/>
                  <w:rPr>
                    <w:rFonts w:ascii="ISOCPEUR" w:hAnsi="ISOCPEUR" w:cs="Times New Roman"/>
                    <w:i/>
                    <w:sz w:val="20"/>
                    <w:lang w:val="en-US"/>
                  </w:rPr>
                </w:pPr>
                <w:r w:rsidRPr="004D7C62">
                  <w:rPr>
                    <w:rFonts w:ascii="ISOCPEUR" w:hAnsi="ISOCPEUR" w:cs="Times New Roman"/>
                    <w:i/>
                    <w:sz w:val="20"/>
                  </w:rPr>
                  <w:t xml:space="preserve">Взам. инв. № 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bxInvz" o:spid="_x0000_s2105" type="#_x0000_t202" style="position:absolute;left:0;text-align:left;margin-left:36.9pt;margin-top:572.55pt;width:19.85pt;height:70.8pt;z-index:2516741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" strokeweight="1.5pt">
          <v:textbox style="layout-flow:vertical;mso-layout-flow-alt:bottom-to-top;mso-next-textbox:#tbxInvz" inset="1mm,1mm,0,0">
            <w:txbxContent>
              <w:p w:rsidR="001D1381" w:rsidRPr="0069330C" w:rsidRDefault="001D1381" w:rsidP="00133040">
                <w:pPr>
                  <w:pStyle w:val="Tf4"/>
                  <w:rPr>
                    <w:rFonts w:cs="Times New Roman"/>
                    <w:i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bxInpdHead" o:spid="_x0000_s2104" type="#_x0000_t202" style="position:absolute;left:0;text-align:left;margin-left:22.7pt;margin-top:643.4pt;width:14.15pt;height:99.2pt;z-index:2516730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" strokeweight="1.5pt">
          <v:textbox style="layout-flow:vertical;mso-layout-flow-alt:bottom-to-top;mso-next-textbox:#tbxInpdHead" inset="0,0,0,0">
            <w:txbxContent>
              <w:p w:rsidR="001D1381" w:rsidRPr="004D7C62" w:rsidRDefault="001D1381" w:rsidP="00133040">
                <w:pPr>
                  <w:pStyle w:val="Tf5"/>
                  <w:rPr>
                    <w:rFonts w:ascii="ISOCPEUR" w:hAnsi="ISOCPEUR" w:cs="Times New Roman"/>
                    <w:i/>
                    <w:sz w:val="20"/>
                    <w:lang w:val="en-US"/>
                  </w:rPr>
                </w:pPr>
                <w:r w:rsidRPr="004D7C62">
                  <w:rPr>
                    <w:rFonts w:ascii="ISOCPEUR" w:hAnsi="ISOCPEUR" w:cs="Times New Roman"/>
                    <w:i/>
                    <w:sz w:val="20"/>
                  </w:rPr>
                  <w:t xml:space="preserve">Подп. и дата 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bxInpd" o:spid="_x0000_s2103" type="#_x0000_t202" style="position:absolute;left:0;text-align:left;margin-left:36.9pt;margin-top:643.4pt;width:19.85pt;height:99.2pt;z-index:2516720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" strokeweight="1.5pt">
          <v:textbox style="layout-flow:vertical;mso-layout-flow-alt:bottom-to-top;mso-next-textbox:#tbxInpd" inset="1mm,1mm,0,0">
            <w:txbxContent>
              <w:p w:rsidR="001D1381" w:rsidRPr="0069330C" w:rsidRDefault="001D1381" w:rsidP="00133040">
                <w:pPr>
                  <w:pStyle w:val="Tf6"/>
                  <w:rPr>
                    <w:rFonts w:cs="Times New Roman"/>
                    <w:i/>
                    <w:szCs w:val="22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bxInpoHead" o:spid="_x0000_s2102" type="#_x0000_t202" style="position:absolute;left:0;text-align:left;margin-left:22.7pt;margin-top:742.6pt;width:14.15pt;height:70.85pt;z-index:2516710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" filled="f" strokeweight="1.5pt">
          <v:textbox style="layout-flow:vertical;mso-layout-flow-alt:bottom-to-top;mso-next-textbox:#tbxInpoHead" inset="0,0,0,0">
            <w:txbxContent>
              <w:p w:rsidR="001D1381" w:rsidRPr="004D7C62" w:rsidRDefault="001D1381" w:rsidP="00133040">
                <w:pPr>
                  <w:pStyle w:val="Tf5"/>
                  <w:rPr>
                    <w:rFonts w:ascii="ISOCPEUR" w:hAnsi="ISOCPEUR" w:cs="Times New Roman"/>
                    <w:i/>
                    <w:sz w:val="20"/>
                    <w:lang w:val="en-US"/>
                  </w:rPr>
                </w:pPr>
                <w:r w:rsidRPr="004D7C62">
                  <w:rPr>
                    <w:rFonts w:ascii="ISOCPEUR" w:hAnsi="ISOCPEUR" w:cs="Times New Roman"/>
                    <w:i/>
                    <w:sz w:val="20"/>
                  </w:rPr>
                  <w:t xml:space="preserve">Инв. № подл. 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bxInpo" o:spid="_x0000_s2101" type="#_x0000_t202" style="position:absolute;left:0;text-align:left;margin-left:36.9pt;margin-top:742.6pt;width:19.85pt;height:70.85pt;z-index:2516700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" strokeweight="1.5pt">
          <v:textbox style="layout-flow:vertical;mso-layout-flow-alt:bottom-to-top;mso-next-textbox:#tbxInpo" inset="1mm,1mm,0,0">
            <w:txbxContent>
              <w:p w:rsidR="001D1381" w:rsidRPr="0069330C" w:rsidRDefault="001D1381" w:rsidP="00133040">
                <w:pPr>
                  <w:pStyle w:val="Tf4"/>
                  <w:rPr>
                    <w:rFonts w:cs="Times New Roman"/>
                    <w:i/>
                    <w:lang w:val="en-US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bxPage1" o:spid="_x0000_s2100" type="#_x0000_t202" style="position:absolute;left:0;text-align:left;margin-left:481.9pt;margin-top:756.8pt;width:42.5pt;height:14.15pt;z-index:2516679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" filled="f" strokeweight="1.5pt">
          <v:textbox style="mso-next-textbox:#tbxPage1" inset="0,0,0,0">
            <w:txbxContent>
              <w:p w:rsidR="001D1381" w:rsidRPr="006A5E3D" w:rsidRDefault="001D1381" w:rsidP="00F921B6">
                <w:pPr>
                  <w:pStyle w:val="T2"/>
                  <w:ind w:firstLine="0"/>
                  <w:rPr>
                    <w:rFonts w:ascii="ISOCPEUR" w:hAnsi="ISOCPEUR"/>
                    <w:i/>
                  </w:rPr>
                </w:pPr>
                <w:r w:rsidRPr="006A5E3D">
                  <w:rPr>
                    <w:rFonts w:ascii="ISOCPEUR" w:hAnsi="ISOCPEUR"/>
                    <w:i/>
                  </w:rPr>
                  <w:t>1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bxPags" o:spid="_x0000_s2099" type="#_x0000_t202" style="position:absolute;left:0;text-align:left;margin-left:524.45pt;margin-top:756.8pt;width:56.7pt;height:14.15pt;z-index:2516669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" filled="f" strokeweight="1.5pt">
          <v:textbox style="mso-next-textbox:#tbxPags" inset="0,0,0,0">
            <w:txbxContent>
              <w:p w:rsidR="001D1381" w:rsidRPr="006A5E3D" w:rsidRDefault="009A4181" w:rsidP="00F921B6">
                <w:pPr>
                  <w:pStyle w:val="T2"/>
                  <w:ind w:firstLine="0"/>
                  <w:rPr>
                    <w:rFonts w:ascii="ISOCPEUR" w:hAnsi="ISOCPEUR"/>
                    <w:i/>
                    <w:szCs w:val="22"/>
                  </w:rPr>
                </w:pPr>
                <w:r w:rsidRPr="006A5E3D">
                  <w:rPr>
                    <w:rFonts w:ascii="ISOCPEUR" w:hAnsi="ISOCPEUR"/>
                    <w:i/>
                    <w:szCs w:val="22"/>
                  </w:rPr>
                  <w:fldChar w:fldCharType="begin"/>
                </w:r>
                <w:r w:rsidR="001D1381" w:rsidRPr="006A5E3D">
                  <w:rPr>
                    <w:rFonts w:ascii="ISOCPEUR" w:hAnsi="ISOCPEUR"/>
                    <w:i/>
                    <w:szCs w:val="22"/>
                  </w:rPr>
                  <w:instrText xml:space="preserve"> NUMPAGES </w:instrText>
                </w:r>
                <w:r w:rsidRPr="006A5E3D">
                  <w:rPr>
                    <w:rFonts w:ascii="ISOCPEUR" w:hAnsi="ISOCPEUR"/>
                    <w:i/>
                    <w:szCs w:val="22"/>
                  </w:rPr>
                  <w:fldChar w:fldCharType="separate"/>
                </w:r>
                <w:r w:rsidR="00E71442">
                  <w:rPr>
                    <w:rFonts w:ascii="ISOCPEUR" w:hAnsi="ISOCPEUR"/>
                    <w:i/>
                    <w:noProof/>
                    <w:szCs w:val="22"/>
                  </w:rPr>
                  <w:t>2</w:t>
                </w:r>
                <w:r w:rsidRPr="006A5E3D">
                  <w:rPr>
                    <w:rFonts w:ascii="ISOCPEUR" w:hAnsi="ISOCPEUR"/>
                    <w:i/>
                    <w:szCs w:val="22"/>
                  </w:rPr>
                  <w:fldChar w:fldCharType="end"/>
                </w:r>
              </w:p>
              <w:p w:rsidR="001D1381" w:rsidRPr="00F921B6" w:rsidRDefault="001D1381" w:rsidP="00F921B6">
                <w:pPr>
                  <w:jc w:val="center"/>
                  <w:rPr>
                    <w:sz w:val="18"/>
                    <w:szCs w:val="18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ext Box 580" o:spid="_x0000_s2098" type="#_x0000_t202" style="position:absolute;left:0;text-align:left;margin-left:524.45pt;margin-top:742.6pt;width:56.7pt;height:14.15pt;z-index:2516659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" filled="f" strokeweight="1.5pt">
          <v:textbox style="mso-next-textbox:#Text Box 580" inset="0,0,0,0">
            <w:txbxContent>
              <w:p w:rsidR="001D1381" w:rsidRPr="006A5E3D" w:rsidRDefault="001D1381" w:rsidP="00133040">
                <w:pPr>
                  <w:pStyle w:val="Te"/>
                  <w:rPr>
                    <w:rFonts w:ascii="ISOCPEUR" w:hAnsi="ISOCPEUR" w:cs="Times New Roman"/>
                    <w:i/>
                  </w:rPr>
                </w:pPr>
                <w:r w:rsidRPr="006A5E3D">
                  <w:rPr>
                    <w:rFonts w:ascii="ISOCPEUR" w:hAnsi="ISOCPEUR" w:cs="Times New Roman"/>
                    <w:i/>
                  </w:rPr>
                  <w:t>Листов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579" o:spid="_x0000_s2097" type="#_x0000_t202" style="position:absolute;left:0;text-align:left;margin-left:481.9pt;margin-top:742.6pt;width:42.5pt;height:14.15pt;z-index:2516648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" filled="f" strokeweight="1.5pt">
          <v:textbox style="mso-next-textbox:#Text Box 579" inset="0,0,0,0">
            <w:txbxContent>
              <w:p w:rsidR="001D1381" w:rsidRPr="006A5E3D" w:rsidRDefault="001D1381" w:rsidP="00133040">
                <w:pPr>
                  <w:pStyle w:val="Te"/>
                  <w:rPr>
                    <w:rFonts w:ascii="ISOCPEUR" w:hAnsi="ISOCPEUR" w:cs="Times New Roman"/>
                    <w:i/>
                  </w:rPr>
                </w:pPr>
                <w:r w:rsidRPr="006A5E3D">
                  <w:rPr>
                    <w:rFonts w:ascii="ISOCPEUR" w:hAnsi="ISOCPEUR" w:cs="Times New Roman"/>
                    <w:i/>
                  </w:rPr>
                  <w:t>Лист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578" o:spid="_x0000_s2096" type="#_x0000_t202" style="position:absolute;left:0;text-align:left;margin-left:439.4pt;margin-top:742.6pt;width:42.5pt;height:14.15pt;z-index:25166387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" filled="f" strokeweight="1.5pt">
          <v:textbox style="mso-next-textbox:#Text Box 578" inset="0,0,0,0">
            <w:txbxContent>
              <w:p w:rsidR="001D1381" w:rsidRPr="006A5E3D" w:rsidRDefault="001D1381" w:rsidP="00133040">
                <w:pPr>
                  <w:pStyle w:val="Te"/>
                  <w:rPr>
                    <w:rFonts w:ascii="ISOCPEUR" w:hAnsi="ISOCPEUR" w:cs="Times New Roman"/>
                    <w:i/>
                  </w:rPr>
                </w:pPr>
                <w:r w:rsidRPr="006A5E3D">
                  <w:rPr>
                    <w:rFonts w:ascii="ISOCPEUR" w:hAnsi="ISOCPEUR" w:cs="Times New Roman"/>
                    <w:i/>
                  </w:rPr>
                  <w:t>Стадия</w:t>
                </w:r>
              </w:p>
              <w:p w:rsidR="001D1381" w:rsidRPr="005C2235" w:rsidRDefault="001D1381" w:rsidP="00133040"/>
            </w:txbxContent>
          </v:textbox>
          <w10:wrap anchorx="page" anchory="page"/>
        </v:shape>
      </w:pict>
    </w:r>
    <w:r>
      <w:rPr>
        <w:noProof/>
      </w:rPr>
      <w:pict>
        <v:shape id="tbxDat6" o:spid="_x0000_s2095" type="#_x0000_t202" style="position:absolute;left:0;text-align:left;margin-left:212.65pt;margin-top:799.3pt;width:28.35pt;height:14.15pt;z-index:25166182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" filled="f" strokeweight=".5pt">
          <v:textbox style="mso-next-textbox:#tbxDat6" inset="0,.5mm,0,0">
            <w:txbxContent>
              <w:p w:rsidR="001D1381" w:rsidRPr="006A1FE0" w:rsidRDefault="001D1381" w:rsidP="00133040">
                <w:pPr>
                  <w:pStyle w:val="T6"/>
                  <w:rPr>
                    <w:rFonts w:cs="Times New Roman"/>
                    <w:i/>
                    <w:sz w:val="14"/>
                    <w:szCs w:val="14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bxDat5" o:spid="_x0000_s2094" type="#_x0000_t202" style="position:absolute;left:0;text-align:left;margin-left:212.65pt;margin-top:785.15pt;width:28.35pt;height:14.15pt;z-index:2516608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" filled="f" strokeweight=".5pt">
          <v:textbox style="mso-next-textbox:#tbxDat5" inset="0,.5mm,0,0">
            <w:txbxContent>
              <w:p w:rsidR="001D1381" w:rsidRPr="006A1FE0" w:rsidRDefault="001D1381" w:rsidP="00133040">
                <w:pPr>
                  <w:pStyle w:val="T6"/>
                  <w:rPr>
                    <w:rFonts w:cs="Times New Roman"/>
                    <w:i/>
                    <w:sz w:val="14"/>
                    <w:szCs w:val="14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bxDat4" o:spid="_x0000_s2093" type="#_x0000_t202" style="position:absolute;left:0;text-align:left;margin-left:212.65pt;margin-top:770.95pt;width:28.35pt;height:14.15pt;z-index:2516597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" filled="f" strokeweight=".5pt">
          <v:textbox style="mso-next-textbox:#tbxDat4" inset="0,.5mm,0,0">
            <w:txbxContent>
              <w:p w:rsidR="001D1381" w:rsidRPr="00EB6889" w:rsidRDefault="001D1381" w:rsidP="00133040">
                <w:pPr>
                  <w:pStyle w:val="T6"/>
                  <w:rPr>
                    <w:rFonts w:cs="Times New Roman"/>
                    <w:sz w:val="14"/>
                    <w:szCs w:val="14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bxDat2" o:spid="_x0000_s2092" type="#_x0000_t202" style="position:absolute;left:0;text-align:left;margin-left:212.65pt;margin-top:756.8pt;width:28.35pt;height:14.15pt;z-index: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" filled="f" strokeweight=".5pt">
          <v:textbox style="mso-next-textbox:#tbxDat2" inset="0,.5mm,0,0">
            <w:txbxContent>
              <w:p w:rsidR="001D1381" w:rsidRPr="006A1FE0" w:rsidRDefault="001D1381" w:rsidP="00133040">
                <w:pPr>
                  <w:pStyle w:val="T6"/>
                  <w:rPr>
                    <w:rFonts w:cs="Times New Roman"/>
                    <w:i/>
                    <w:sz w:val="14"/>
                    <w:szCs w:val="14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bxDat1" o:spid="_x0000_s2091" type="#_x0000_t202" style="position:absolute;left:0;text-align:left;margin-left:212.65pt;margin-top:742.6pt;width:28.35pt;height:14.15pt;z-index: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" filled="f" strokeweight=".5pt">
          <v:textbox style="mso-next-textbox:#tbxDat1" inset="0,.5mm,0,0">
            <w:txbxContent>
              <w:p w:rsidR="001D1381" w:rsidRPr="00B87AFC" w:rsidRDefault="001D1381" w:rsidP="00133040">
                <w:pPr>
                  <w:pStyle w:val="T6"/>
                  <w:rPr>
                    <w:rFonts w:ascii="ISOCPEUR" w:hAnsi="ISOCPEUR" w:cs="Times New Roman"/>
                    <w:i/>
                    <w:sz w:val="22"/>
                    <w:szCs w:val="22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ext Box 569" o:spid="_x0000_s2090" type="#_x0000_t202" style="position:absolute;left:0;text-align:left;margin-left:170.1pt;margin-top:799.3pt;width:42.5pt;height:14.15pt;z-index:25165670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" filled="f" strokeweight=".5pt">
          <v:textbox style="mso-next-textbox:#Text Box 569">
            <w:txbxContent>
              <w:p w:rsidR="001D1381" w:rsidRDefault="001D1381" w:rsidP="00133040">
                <w:pPr>
                  <w:pStyle w:val="T6"/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ext Box 568" o:spid="_x0000_s2089" type="#_x0000_t202" style="position:absolute;left:0;text-align:left;margin-left:170.1pt;margin-top:785.15pt;width:42.5pt;height:14.15pt;z-index:25165568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" filled="f" strokeweight=".5pt">
          <v:textbox style="mso-next-textbox:#Text Box 568">
            <w:txbxContent>
              <w:p w:rsidR="001D1381" w:rsidRDefault="001D1381" w:rsidP="00133040">
                <w:pPr>
                  <w:pStyle w:val="T6"/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ext Box 567" o:spid="_x0000_s2088" type="#_x0000_t202" style="position:absolute;left:0;text-align:left;margin-left:170.1pt;margin-top:770.95pt;width:42.5pt;height:14.15pt;z-index:25165465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" filled="f" strokeweight=".5pt">
          <v:textbox style="mso-next-textbox:#Text Box 567">
            <w:txbxContent>
              <w:p w:rsidR="001D1381" w:rsidRDefault="001D1381" w:rsidP="00133040">
                <w:pPr>
                  <w:pStyle w:val="T6"/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ext Box 566" o:spid="_x0000_s2087" type="#_x0000_t202" style="position:absolute;left:0;text-align:left;margin-left:170.1pt;margin-top:756.8pt;width:42.5pt;height:14.15pt;z-index:25165363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" filled="f" strokeweight=".5pt">
          <v:textbox style="mso-next-textbox:#Text Box 566">
            <w:txbxContent>
              <w:p w:rsidR="001D1381" w:rsidRDefault="001D1381" w:rsidP="00133040">
                <w:pPr>
                  <w:pStyle w:val="T6"/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bxJob6" o:spid="_x0000_s2086" type="#_x0000_t202" style="position:absolute;left:0;text-align:left;margin-left:56.7pt;margin-top:799.3pt;width:56.9pt;height:14.15pt;z-index:25165260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" filled="f" strokeweight=".5pt">
          <v:textbox style="mso-next-textbox:#tbxJob6" inset=".5mm,0,0,0">
            <w:txbxContent>
              <w:p w:rsidR="001D1381" w:rsidRPr="006A5E3D" w:rsidRDefault="001D1381" w:rsidP="00133040">
                <w:pPr>
                  <w:pStyle w:val="Td"/>
                  <w:rPr>
                    <w:rFonts w:ascii="ISOCPEUR" w:hAnsi="ISOCPEUR" w:cs="Times New Roman"/>
                    <w:i/>
                  </w:rPr>
                </w:pPr>
                <w:r w:rsidRPr="006A5E3D">
                  <w:rPr>
                    <w:rFonts w:ascii="ISOCPEUR" w:hAnsi="ISOCPEUR" w:cs="Times New Roman"/>
                    <w:i/>
                  </w:rPr>
                  <w:t>ГИП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bxJob5" o:spid="_x0000_s2085" type="#_x0000_t202" style="position:absolute;left:0;text-align:left;margin-left:56.7pt;margin-top:785.15pt;width:56.9pt;height:14.15pt;z-index:25165158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" filled="f" strokeweight=".5pt">
          <v:textbox style="mso-next-textbox:#tbxJob5" inset=".5mm,0,0,0">
            <w:txbxContent>
              <w:p w:rsidR="001D1381" w:rsidRPr="006A5E3D" w:rsidRDefault="001D1381" w:rsidP="00133040">
                <w:pPr>
                  <w:pStyle w:val="Td"/>
                  <w:rPr>
                    <w:rFonts w:ascii="ISOCPEUR" w:hAnsi="ISOCPEUR" w:cs="Times New Roman"/>
                    <w:i/>
                    <w:szCs w:val="22"/>
                  </w:rPr>
                </w:pPr>
                <w:r w:rsidRPr="006A5E3D">
                  <w:rPr>
                    <w:rFonts w:ascii="ISOCPEUR" w:hAnsi="ISOCPEUR" w:cs="Times New Roman"/>
                    <w:i/>
                    <w:szCs w:val="22"/>
                  </w:rPr>
                  <w:t>Н. контр.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bxJob4" o:spid="_x0000_s2084" type="#_x0000_t202" style="position:absolute;left:0;text-align:left;margin-left:56.7pt;margin-top:770.95pt;width:56.9pt;height:14.15pt;z-index:2516505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" filled="f" strokeweight=".5pt">
          <v:textbox style="mso-next-textbox:#tbxJob4" inset=".5mm,0,0,0">
            <w:txbxContent>
              <w:p w:rsidR="001D1381" w:rsidRPr="006A1FE0" w:rsidRDefault="001D1381" w:rsidP="00133040">
                <w:pPr>
                  <w:pStyle w:val="Td"/>
                  <w:rPr>
                    <w:rFonts w:cs="Times New Roman"/>
                    <w:i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bxJob2" o:spid="_x0000_s2083" type="#_x0000_t202" style="position:absolute;left:0;text-align:left;margin-left:56.7pt;margin-top:756.8pt;width:56.9pt;height:14.15pt;z-index:25164953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" filled="f" strokeweight=".5pt">
          <v:textbox style="mso-next-textbox:#tbxJob2" inset=".5mm,0,0,0">
            <w:txbxContent>
              <w:p w:rsidR="001D1381" w:rsidRPr="006A5E3D" w:rsidRDefault="001D1381" w:rsidP="00133040">
                <w:pPr>
                  <w:pStyle w:val="Td"/>
                  <w:rPr>
                    <w:rFonts w:ascii="ISOCPEUR" w:hAnsi="ISOCPEUR" w:cs="Times New Roman"/>
                    <w:i/>
                  </w:rPr>
                </w:pPr>
                <w:r w:rsidRPr="006A5E3D">
                  <w:rPr>
                    <w:rFonts w:ascii="ISOCPEUR" w:hAnsi="ISOCPEUR" w:cs="Times New Roman"/>
                    <w:i/>
                  </w:rPr>
                  <w:t>Проверил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bxJob1" o:spid="_x0000_s2082" type="#_x0000_t202" style="position:absolute;left:0;text-align:left;margin-left:56.7pt;margin-top:742.6pt;width:56.9pt;height:14.15pt;z-index:2516485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" filled="f" strokeweight=".5pt">
          <v:textbox style="mso-next-textbox:#tbxJob1" inset=".5mm,0,0,0">
            <w:txbxContent>
              <w:p w:rsidR="001D1381" w:rsidRPr="006A5E3D" w:rsidRDefault="001D1381" w:rsidP="00133040">
                <w:pPr>
                  <w:pStyle w:val="Td"/>
                  <w:rPr>
                    <w:rFonts w:ascii="ISOCPEUR" w:hAnsi="ISOCPEUR" w:cs="Times New Roman"/>
                    <w:i/>
                  </w:rPr>
                </w:pPr>
                <w:r w:rsidRPr="000C2E4B">
                  <w:rPr>
                    <w:rFonts w:ascii="ISOCPEUR" w:hAnsi="ISOCPEUR" w:cs="Times New Roman"/>
                    <w:i/>
                    <w:sz w:val="20"/>
                    <w:szCs w:val="20"/>
                  </w:rPr>
                  <w:t>Разработал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bxFam6" o:spid="_x0000_s2081" type="#_x0000_t202" style="position:absolute;left:0;text-align:left;margin-left:113.6pt;margin-top:799.3pt;width:56.5pt;height:14.15pt;z-index:2516474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" filled="f" strokeweight=".5pt">
          <v:textbox style="mso-next-textbox:#tbxFam6" inset=".5mm,0,0,0">
            <w:txbxContent>
              <w:p w:rsidR="001D1381" w:rsidRPr="006A5E3D" w:rsidRDefault="001D1381" w:rsidP="00133040">
                <w:pPr>
                  <w:pStyle w:val="Tc"/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bxFam5" o:spid="_x0000_s2080" type="#_x0000_t202" style="position:absolute;left:0;text-align:left;margin-left:113.6pt;margin-top:785.15pt;width:56.5pt;height:14.15pt;z-index:2516464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" filled="f" strokeweight=".5pt">
          <v:textbox style="mso-next-textbox:#tbxFam5" inset=".5mm,0,0,0">
            <w:txbxContent>
              <w:p w:rsidR="001D1381" w:rsidRPr="006A5E3D" w:rsidRDefault="001D1381" w:rsidP="00133040">
                <w:pPr>
                  <w:pStyle w:val="Tc"/>
                  <w:rPr>
                    <w:rFonts w:ascii="ISOCPEUR" w:hAnsi="ISOCPEUR" w:cs="Times New Roman"/>
                    <w:i/>
                    <w:szCs w:val="22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bxFam4" o:spid="_x0000_s2079" type="#_x0000_t202" style="position:absolute;left:0;text-align:left;margin-left:113.6pt;margin-top:770.95pt;width:56.5pt;height:14.15pt;z-index:2516454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" filled="f" strokeweight=".5pt">
          <v:textbox style="mso-next-textbox:#tbxFam4" inset=".5mm,0,0,0">
            <w:txbxContent>
              <w:p w:rsidR="001D1381" w:rsidRPr="006A1FE0" w:rsidRDefault="001D1381" w:rsidP="00133040">
                <w:pPr>
                  <w:pStyle w:val="Tc"/>
                  <w:rPr>
                    <w:rFonts w:cs="Times New Roman"/>
                    <w:i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bxFam2" o:spid="_x0000_s2078" type="#_x0000_t202" style="position:absolute;left:0;text-align:left;margin-left:113.6pt;margin-top:756.8pt;width:56.5pt;height:14.15pt;z-index:2516444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" filled="f" strokeweight=".5pt">
          <v:textbox style="mso-next-textbox:#tbxFam2" inset=".5mm,0,0,0">
            <w:txbxContent>
              <w:p w:rsidR="001D1381" w:rsidRPr="006A5E3D" w:rsidRDefault="001D1381" w:rsidP="00133040">
                <w:pPr>
                  <w:pStyle w:val="Tc"/>
                  <w:rPr>
                    <w:rFonts w:ascii="ISOCPEUR" w:hAnsi="ISOCPEUR" w:cs="Times New Roman"/>
                    <w:i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bxFam1" o:spid="_x0000_s2077" type="#_x0000_t202" style="position:absolute;left:0;text-align:left;margin-left:113.6pt;margin-top:742.6pt;width:56.5pt;height:14.15pt;z-index:2516433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" filled="f" strokeweight=".5pt">
          <v:textbox style="mso-next-textbox:#tbxFam1" inset=".5mm,0,0,0">
            <w:txbxContent>
              <w:p w:rsidR="001D1381" w:rsidRPr="006A5E3D" w:rsidRDefault="001D1381" w:rsidP="00133040">
                <w:pPr>
                  <w:pStyle w:val="Tc"/>
                  <w:rPr>
                    <w:rFonts w:ascii="ISOCPEUR" w:hAnsi="ISOCPEUR" w:cs="Times New Roman"/>
                    <w:i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bxNdoc" o:spid="_x0000_s2076" type="#_x0000_t202" style="position:absolute;left:0;text-align:left;margin-left:113.6pt;margin-top:700pt;width:28.4pt;height:14.2pt;z-index:2516423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" filled="f" strokeweight=".5pt">
          <v:textbox style="mso-next-textbox:#tbxNdoc" inset="0,0,0,0">
            <w:txbxContent>
              <w:p w:rsidR="001D1381" w:rsidRPr="0071048A" w:rsidRDefault="001D1381" w:rsidP="00133040">
                <w:pPr>
                  <w:pStyle w:val="T4"/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bxIzml" o:spid="_x0000_s2075" type="#_x0000_t202" style="position:absolute;left:0;text-align:left;margin-left:85.2pt;margin-top:700pt;width:28.4pt;height:14.2pt;z-index:2516403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" filled="f" strokeweight=".5pt">
          <v:textbox style="mso-next-textbox:#tbxIzml" inset="0,0,0,0">
            <w:txbxContent>
              <w:p w:rsidR="001D1381" w:rsidRPr="0071048A" w:rsidRDefault="001D1381" w:rsidP="00133040">
                <w:pPr>
                  <w:pStyle w:val="T4"/>
                  <w:rPr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ext Box 548" o:spid="_x0000_s2074" type="#_x0000_t202" style="position:absolute;left:0;text-align:left;margin-left:56.55pt;margin-top:727.5pt;width:28.5pt;height:12.85pt;z-index:2516392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" filled="f" stroked="f" strokeweight=".5pt">
          <v:textbox style="mso-next-textbox:#Text Box 548" inset="0,.5mm,0,0">
            <w:txbxContent>
              <w:p w:rsidR="001D1381" w:rsidRPr="006A5E3D" w:rsidRDefault="001D1381" w:rsidP="001277AD">
                <w:pPr>
                  <w:pStyle w:val="Te"/>
                  <w:rPr>
                    <w:rFonts w:ascii="ISOCPEUR" w:hAnsi="ISOCPEUR" w:cs="Times New Roman"/>
                    <w:i/>
                  </w:rPr>
                </w:pPr>
                <w:r w:rsidRPr="006A5E3D">
                  <w:rPr>
                    <w:rFonts w:ascii="ISOCPEUR" w:hAnsi="ISOCPEUR" w:cs="Times New Roman"/>
                    <w:i/>
                  </w:rPr>
                  <w:t>Изм.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bxIzme" o:spid="_x0000_s2073" type="#_x0000_t202" style="position:absolute;left:0;text-align:left;margin-left:56.7pt;margin-top:700pt;width:28.5pt;height:14.2pt;z-index:25163827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" filled="f" strokeweight=".5pt">
          <v:textbox style="mso-next-textbox:#tbxIzme" inset="0,0,0,0">
            <w:txbxContent>
              <w:p w:rsidR="001D1381" w:rsidRPr="003F3BD4" w:rsidRDefault="001D1381" w:rsidP="00B812F2">
                <w:pPr>
                  <w:pStyle w:val="Tf0"/>
                  <w:rPr>
                    <w:lang w:val="en-US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ext Box 722" o:spid="_x0000_s2072" type="#_x0000_t202" style="position:absolute;left:0;text-align:left;margin-left:213pt;margin-top:700pt;width:28.35pt;height:14.15pt;z-index:2516372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" filled="f" strokeweight=".5pt">
          <v:textbox style="mso-next-textbox:#Text Box 722" inset="0,.5mm,0,0">
            <w:txbxContent>
              <w:p w:rsidR="001D1381" w:rsidRPr="0071048A" w:rsidRDefault="001D1381" w:rsidP="00A83178">
                <w:pPr>
                  <w:pStyle w:val="T6"/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ext Box 721" o:spid="_x0000_s2071" type="#_x0000_t202" style="position:absolute;left:0;text-align:left;margin-left:170.4pt;margin-top:700pt;width:42.5pt;height:14.15pt;z-index:25163622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" filled="f" strokeweight=".5pt">
          <v:textbox style="mso-next-textbox:#Text Box 721" inset="0,0,0,0">
            <w:txbxContent>
              <w:p w:rsidR="001D1381" w:rsidRDefault="001D1381" w:rsidP="007A3BB3">
                <w:pPr>
                  <w:pStyle w:val="T4"/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ext Box 718" o:spid="_x0000_s2070" type="#_x0000_t202" style="position:absolute;left:0;text-align:left;margin-left:113.6pt;margin-top:714.25pt;width:28.4pt;height:14.2pt;z-index:2516341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" filled="f" strokeweight=".5pt">
          <v:textbox style="mso-next-textbox:#Text Box 718" inset="0,0,0,0">
            <w:txbxContent>
              <w:p w:rsidR="001D1381" w:rsidRPr="0071048A" w:rsidRDefault="001D1381" w:rsidP="007A3BB3">
                <w:pPr>
                  <w:pStyle w:val="T4"/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ext Box 717" o:spid="_x0000_s2069" type="#_x0000_t202" style="position:absolute;left:0;text-align:left;margin-left:85.2pt;margin-top:714.2pt;width:28.4pt;height:14.2pt;z-index:2516331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" filled="f" strokeweight=".5pt">
          <v:textbox style="mso-next-textbox:#Text Box 717" inset="0,0,0,0">
            <w:txbxContent>
              <w:p w:rsidR="001D1381" w:rsidRPr="0071048A" w:rsidRDefault="001D1381" w:rsidP="007A3BB3">
                <w:pPr>
                  <w:pStyle w:val="T4"/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ext Box 716" o:spid="_x0000_s2068" type="#_x0000_t202" style="position:absolute;left:0;text-align:left;margin-left:56.8pt;margin-top:714.2pt;width:28.4pt;height:14.2pt;z-index:2516321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" filled="f" strokeweight=".5pt">
          <v:textbox style="mso-next-textbox:#Text Box 716" inset="0,0,0,0">
            <w:txbxContent>
              <w:p w:rsidR="001D1381" w:rsidRPr="0071048A" w:rsidRDefault="001D1381" w:rsidP="00A83178">
                <w:pPr>
                  <w:pStyle w:val="T4"/>
                  <w:jc w:val="left"/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ext Box 704" o:spid="_x0000_s2067" type="#_x0000_t202" style="position:absolute;left:0;text-align:left;margin-left:28.4pt;margin-top:416pt;width:14.2pt;height:42.85pt;z-index:25163008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" strokeweight="1.5pt">
          <v:textbox style="layout-flow:vertical;mso-layout-flow-alt:bottom-to-top;mso-next-textbox:#Text Box 704" inset="0,0,0,0">
            <w:txbxContent>
              <w:p w:rsidR="001D1381" w:rsidRPr="006A6C40" w:rsidRDefault="001D1381" w:rsidP="00FD248B">
                <w:pPr>
                  <w:pStyle w:val="Tf5"/>
                  <w:rPr>
                    <w:lang w:val="en-US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ext Box 703" o:spid="_x0000_s2066" type="#_x0000_t202" style="position:absolute;left:0;text-align:left;margin-left:42.6pt;margin-top:416pt;width:14.2pt;height:42.85pt;z-index:25162905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" strokeweight="1.5pt">
          <v:textbox style="layout-flow:vertical;mso-layout-flow-alt:bottom-to-top;mso-next-textbox:#Text Box 703" inset="0,0,0,0">
            <w:txbxContent>
              <w:p w:rsidR="001D1381" w:rsidRPr="006A6C40" w:rsidRDefault="001D1381" w:rsidP="00FD248B">
                <w:pPr>
                  <w:pStyle w:val="Tf5"/>
                  <w:rPr>
                    <w:lang w:val="en-US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ext Box 702" o:spid="_x0000_s2065" type="#_x0000_t202" style="position:absolute;left:0;text-align:left;margin-left:42.6pt;margin-top:515.4pt;width:14.15pt;height:57.15pt;z-index:25162803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" strokeweight="1.5pt">
          <v:textbox style="layout-flow:vertical;mso-layout-flow-alt:bottom-to-top;mso-next-textbox:#Text Box 702" inset="0,0,0,0">
            <w:txbxContent>
              <w:p w:rsidR="001D1381" w:rsidRPr="006A6C40" w:rsidRDefault="001D1381" w:rsidP="007075CC">
                <w:pPr>
                  <w:pStyle w:val="Tf5"/>
                  <w:rPr>
                    <w:lang w:val="en-US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ext Box 700" o:spid="_x0000_s2064" type="#_x0000_t202" style="position:absolute;left:0;text-align:left;margin-left:14.2pt;margin-top:515.4pt;width:14.2pt;height:56.8pt;z-index:25162598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" strokeweight="1.5pt">
          <v:textbox style="layout-flow:vertical;mso-layout-flow-alt:bottom-to-top;mso-next-textbox:#Text Box 700" inset="0,0,0,0">
            <w:txbxContent>
              <w:p w:rsidR="001D1381" w:rsidRPr="0069330C" w:rsidRDefault="001D1381" w:rsidP="007075CC">
                <w:pPr>
                  <w:pStyle w:val="Tf5"/>
                  <w:rPr>
                    <w:rFonts w:cs="Times New Roman"/>
                    <w:i/>
                    <w:lang w:val="en-US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ext Box 699" o:spid="_x0000_s2063" type="#_x0000_t202" style="position:absolute;left:0;text-align:left;margin-left:14.2pt;margin-top:458.6pt;width:14.2pt;height:56.8pt;z-index:2516249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" strokeweight="1.5pt">
          <v:textbox style="layout-flow:vertical;mso-layout-flow-alt:bottom-to-top;mso-next-textbox:#Text Box 699" inset="0,0,0,0">
            <w:txbxContent>
              <w:p w:rsidR="001D1381" w:rsidRPr="006A6C40" w:rsidRDefault="001D1381" w:rsidP="007075CC">
                <w:pPr>
                  <w:pStyle w:val="Tf5"/>
                  <w:rPr>
                    <w:lang w:val="en-US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ext Box 698" o:spid="_x0000_s2062" type="#_x0000_t202" style="position:absolute;left:0;text-align:left;margin-left:14.2pt;margin-top:416pt;width:14.2pt;height:42.85pt;z-index:25162393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" strokeweight="1.5pt">
          <v:textbox style="layout-flow:vertical;mso-layout-flow-alt:bottom-to-top;mso-next-textbox:#Text Box 698" inset="0,0,0,0">
            <w:txbxContent>
              <w:p w:rsidR="001D1381" w:rsidRPr="006A6C40" w:rsidRDefault="001D1381" w:rsidP="003D46B9">
                <w:pPr>
                  <w:pStyle w:val="Tf5"/>
                  <w:rPr>
                    <w:lang w:val="en-US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line id="Line 711" o:spid="_x0000_s2061" style="position:absolute;left:0;text-align:left;z-index:251597312;visibility:visible;mso-wrap-distance-left:3.17497mm;mso-wrap-distance-right:3.17497mm;mso-position-horizontal-relative:page;mso-position-vertical-relative:page" from="142pt,700.05pt" to="142pt,74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" strokeweight="1.5pt">
          <w10:wrap anchorx="page" anchory="page"/>
        </v:line>
      </w:pict>
    </w:r>
    <w:r>
      <w:rPr>
        <w:noProof/>
      </w:rPr>
      <w:pict>
        <v:shape id="tbxIzmd" o:spid="_x0000_s2060" type="#_x0000_t202" style="position:absolute;left:0;text-align:left;margin-left:212.65pt;margin-top:714.25pt;width:28.35pt;height:14.15pt;z-index:2516218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" filled="f" strokeweight=".5pt">
          <v:textbox style="mso-next-textbox:#tbxIzmd" inset="0,.5mm,0,0">
            <w:txbxContent>
              <w:p w:rsidR="001D1381" w:rsidRPr="0071048A" w:rsidRDefault="001D1381" w:rsidP="00133040">
                <w:pPr>
                  <w:pStyle w:val="T6"/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line id="Line 610" o:spid="_x0000_s2059" style="position:absolute;left:0;text-align:left;z-index:251616768;visibility:visible;mso-wrap-distance-left:3.17497mm;mso-wrap-distance-right:3.17497mm;mso-position-horizontal-relative:page;mso-position-vertical-relative:page" from="170.4pt,700pt" to="170.4pt,8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" strokeweight="1.5pt">
          <w10:wrap anchorx="page" anchory="page"/>
        </v:line>
      </w:pict>
    </w:r>
    <w:r>
      <w:rPr>
        <w:noProof/>
      </w:rPr>
      <w:pict>
        <v:line id="Line 608" o:spid="_x0000_s2058" style="position:absolute;left:0;text-align:left;flip:x;z-index:251601408;visibility:visible;mso-wrap-distance-left:3.17497mm;mso-wrap-distance-right:3.17497mm;mso-position-horizontal-relative:page;mso-position-vertical-relative:page" from="85.6pt,700.1pt" to="85.6pt,74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" strokeweight="1.5pt">
          <w10:wrap anchorx="page" anchory="page"/>
        </v:line>
      </w:pict>
    </w:r>
    <w:r>
      <w:rPr>
        <w:noProof/>
      </w:rPr>
      <w:pict>
        <v:shape id="Text Box 565" o:spid="_x0000_s2057" type="#_x0000_t202" style="position:absolute;left:0;text-align:left;margin-left:170.1pt;margin-top:742.6pt;width:42.5pt;height:14.15pt;z-index:2516157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" filled="f" strokeweight=".5pt">
          <v:textbox style="mso-next-textbox:#Text Box 565">
            <w:txbxContent>
              <w:p w:rsidR="001D1381" w:rsidRDefault="001D1381" w:rsidP="00133040">
                <w:pPr>
                  <w:pStyle w:val="T6"/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ext Box 719" o:spid="_x0000_s2056" type="#_x0000_t202" style="position:absolute;left:0;text-align:left;margin-left:142pt;margin-top:700pt;width:28.4pt;height:14.2pt;z-index:2516147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" filled="f" strokeweight=".5pt">
          <v:textbox style="mso-next-textbox:#Text Box 719" inset="0,0,0,0">
            <w:txbxContent>
              <w:p w:rsidR="001D1381" w:rsidRPr="00DF2469" w:rsidRDefault="001D1381" w:rsidP="007A3BB3">
                <w:pPr>
                  <w:pStyle w:val="Te"/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group id="Group 741" o:spid="_x0000_s2053" style="position:absolute;left:0;text-align:left;margin-left:170.1pt;margin-top:-92.75pt;width:240.85pt;height:113.4pt;z-index:251613696" coordorigin="4820,14287" coordsize="4817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">
          <v:shape id="Text Box 710" o:spid="_x0000_s2055" type="#_x0000_t202" style="position:absolute;left:8787;top:15417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ZUqsIA&#10;AADaAAAADwAAAGRycy9kb3ducmV2LnhtbESPzYrCQBCE7wu+w9CCt3WiZkWjExEh4sWD7j5Am2nz&#10;Y6YnZEaNb7+zIOyxqKqvqPWmN414UOcqywom4wgEcW51xYWCn+/scwHCeWSNjWVS8CIHm3TwscZE&#10;2yef6HH2hQgQdgkqKL1vEyldXpJBN7YtcfCutjPog+wKqTt8Brhp5DSK5tJgxWGhxJZ2JeW3890o&#10;2NeXU1TN4niZ5bMvc6xjrbODUqNhv12B8NT7//C7fdAK5vB3JdwAmf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1lSqwgAAANoAAAAPAAAAAAAAAAAAAAAAAJgCAABkcnMvZG93&#10;bnJldi54bWxQSwUGAAAAAAQABAD1AAAAhwMAAAAA&#10;" filled="f" strokeweight="1.5pt">
            <v:textbox style="mso-next-textbox:#Text Box 710" inset="0,0,0,0">
              <w:txbxContent>
                <w:p w:rsidR="001D1381" w:rsidRPr="00AF24B3" w:rsidRDefault="001D1381" w:rsidP="00F921B6">
                  <w:pPr>
                    <w:pStyle w:val="T2"/>
                    <w:ind w:firstLine="0"/>
                    <w:rPr>
                      <w:rFonts w:ascii="ISOCPEUR" w:hAnsi="ISOCPEUR"/>
                      <w:i/>
                      <w:lang w:val="ru-RU"/>
                    </w:rPr>
                  </w:pPr>
                  <w:r>
                    <w:rPr>
                      <w:rFonts w:ascii="ISOCPEUR" w:hAnsi="ISOCPEUR"/>
                      <w:i/>
                      <w:lang w:val="ru-RU"/>
                    </w:rPr>
                    <w:t>П</w:t>
                  </w:r>
                </w:p>
              </w:txbxContent>
            </v:textbox>
          </v:shape>
          <v:line id="Line 618" o:spid="_x0000_s2054" style="position:absolute;visibility:visible" from="4820,14287" to="4820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</v:group>
      </w:pict>
    </w:r>
    <w:r>
      <w:rPr>
        <w:noProof/>
      </w:rPr>
      <w:pict>
        <v:line id="Line 619" o:spid="_x0000_s2052" style="position:absolute;left:0;text-align:left;z-index:251610624;visibility:visible;mso-wrap-distance-top:-3e-5mm;mso-wrap-distance-bottom:-3e-5mm;mso-position-horizontal-relative:page;mso-position-vertical-relative:page" from="56.7pt,742.7pt" to="240.95pt,74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" strokeweight="1.5pt">
          <w10:wrap anchorx="page" anchory="page"/>
        </v:line>
      </w:pict>
    </w:r>
    <w:r>
      <w:rPr>
        <w:noProof/>
      </w:rPr>
      <w:pict>
        <v:shape id="Text Box 715" o:spid="_x0000_s2051" type="#_x0000_t202" style="position:absolute;left:0;text-align:left;margin-left:85.2pt;margin-top:714.25pt;width:28.4pt;height:14.2pt;z-index:25160038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" filled="f" strokeweight=".5pt">
          <v:textbox style="mso-next-textbox:#Text Box 715" inset="0,0,0,0">
            <w:txbxContent>
              <w:p w:rsidR="001D1381" w:rsidRPr="0071048A" w:rsidRDefault="001D1381" w:rsidP="007A3BB3">
                <w:pPr>
                  <w:pStyle w:val="T4"/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ext Box 714" o:spid="_x0000_s2050" type="#_x0000_t202" style="position:absolute;left:0;text-align:left;margin-left:56.8pt;margin-top:714.25pt;width:28.4pt;height:14.2pt;z-index:2515993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" filled="f" strokeweight=".5pt">
          <v:textbox style="mso-next-textbox:#Text Box 714" inset="0,0,0,0">
            <w:txbxContent>
              <w:p w:rsidR="001D1381" w:rsidRPr="0071048A" w:rsidRDefault="001D1381" w:rsidP="00A83178">
                <w:pPr>
                  <w:pStyle w:val="T4"/>
                  <w:jc w:val="left"/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line id="Line 712" o:spid="_x0000_s2049" style="position:absolute;left:0;text-align:left;z-index:251598336;visibility:visible;mso-wrap-distance-top:-3e-5mm;mso-wrap-distance-bottom:-3e-5mm;mso-position-horizontal-relative:page;mso-position-vertical-relative:page" from="56.8pt,728.45pt" to="241.4pt,7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w5lFAIAACo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">
          <w10:wrap anchorx="page" anchory="page"/>
        </v:line>
      </w:pict>
    </w:r>
    <w:r w:rsidR="001D1381"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9D8" w:rsidRDefault="005619D8">
      <w:r>
        <w:separator/>
      </w:r>
    </w:p>
  </w:footnote>
  <w:footnote w:type="continuationSeparator" w:id="0">
    <w:p w:rsidR="005619D8" w:rsidRDefault="005619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84E" w:rsidRDefault="00C7484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381" w:rsidRDefault="005619D8">
    <w:pPr>
      <w:pStyle w:val="a4"/>
    </w:pPr>
    <w:r>
      <w:rPr>
        <w:noProof/>
      </w:rPr>
      <w:pict>
        <v:line id="Line 694" o:spid="_x0000_s2173" style="position:absolute;left:0;text-align:left;z-index:251712000;visibility:visible;mso-wrap-distance-left:3.17497mm;mso-wrap-distance-right:3.17497mm;mso-position-horizontal-relative:page;mso-position-vertical-relative:page" from="581.15pt,14.2pt" to="581.15pt,8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" strokeweight="1.5pt">
          <w10:wrap anchorx="page" anchory="page"/>
        </v:line>
      </w:pict>
    </w:r>
    <w:r>
      <w:rPr>
        <w:noProof/>
      </w:rPr>
      <w:pict>
        <v:line id="Line 696" o:spid="_x0000_s2172" style="position:absolute;left:0;text-align:left;flip:x;z-index:251607552;visibility:visible;mso-wrap-distance-left:3.17497mm;mso-wrap-distance-right:3.17497mm;mso-position-horizontal-relative:page;mso-position-vertical-relative:page" from="56.8pt,13.65pt" to="56.8pt,8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" strokeweight="1.5pt">
          <w10:wrap anchorx="page" anchory="page"/>
        </v:lin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729" o:spid="_x0000_s2171" type="#_x0000_t202" style="position:absolute;left:0;text-align:left;margin-left:412pt;margin-top:9.9pt;width:96.05pt;height:19pt;z-index:251609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" stroked="f">
          <v:textbox style="mso-next-textbox:#Text Box 729">
            <w:txbxContent>
              <w:p w:rsidR="001D1381" w:rsidRPr="00E90E02" w:rsidRDefault="00401662" w:rsidP="00A61F78">
                <w:pPr>
                  <w:ind w:firstLine="0"/>
                  <w:jc w:val="right"/>
                  <w:rPr>
                    <w:rFonts w:ascii="GOST type B" w:hAnsi="GOST type B"/>
                    <w:szCs w:val="24"/>
                  </w:rPr>
                </w:pPr>
                <w:r>
                  <w:rPr>
                    <w:rFonts w:ascii="GOST type B" w:hAnsi="GOST type B"/>
                    <w:szCs w:val="24"/>
                  </w:rPr>
                  <w:t></w:t>
                </w:r>
              </w:p>
            </w:txbxContent>
          </v:textbox>
        </v:shape>
      </w:pict>
    </w:r>
    <w:r>
      <w:rPr>
        <w:noProof/>
      </w:rPr>
      <w:pict>
        <v:line id="Line 695" o:spid="_x0000_s2170" style="position:absolute;left:0;text-align:left;z-index:251606528;visibility:visible;mso-wrap-distance-top:-3e-5mm;mso-wrap-distance-bottom:-3e-5mm;mso-position-horizontal-relative:page;mso-position-vertical-relative:page" from="56.7pt,14.2pt" to="581.0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" strokeweight="1.5pt">
          <w10:wrap anchorx="page" anchory="page"/>
        </v:lin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381" w:rsidRPr="007075CC" w:rsidRDefault="005619D8" w:rsidP="007075CC">
    <w:pPr>
      <w:pStyle w:val="T0"/>
      <w:ind w:firstLine="0"/>
      <w:rPr>
        <w:lang w:val="en-US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bxPervHead" o:spid="_x0000_s2137" type="#_x0000_t202" style="position:absolute;left:0;text-align:left;margin-left:28.4pt;margin-top:387.6pt;width:14.15pt;height:28.4pt;z-index:2516884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" strokeweight="1.5pt">
          <v:textbox style="layout-flow:vertical;mso-layout-flow-alt:bottom-to-top;mso-next-textbox:#tbxPervHead" inset="0,0,0,0">
            <w:txbxContent>
              <w:p w:rsidR="001D1381" w:rsidRPr="007075CC" w:rsidRDefault="001D1381" w:rsidP="007075CC">
                <w:pPr>
                  <w:pStyle w:val="Tf5"/>
                  <w:rPr>
                    <w:lang w:val="en-US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line id="Line 604" o:spid="_x0000_s2136" style="position:absolute;left:0;text-align:left;flip:x;z-index:251679232;visibility:visible;mso-position-horizontal-relative:page;mso-position-vertical-relative:page" from="56.7pt,13.45pt" to="56.8pt,8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" strokeweight="1.5pt">
          <w10:wrap anchorx="page" anchory="page"/>
        </v:line>
      </w:pict>
    </w:r>
    <w:r>
      <w:rPr>
        <w:noProof/>
      </w:rPr>
      <w:pict>
        <v:shape id="Text Box 708" o:spid="_x0000_s2135" type="#_x0000_t202" style="position:absolute;left:0;text-align:left;margin-left:0;margin-top:387.6pt;width:14.2pt;height:184.6pt;z-index:25163110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" strokeweight="1.5pt">
          <v:textbox style="layout-flow:vertical;mso-layout-flow-alt:bottom-to-top;mso-next-textbox:#Text Box 708" inset="0,0,0,0">
            <w:txbxContent>
              <w:p w:rsidR="001D1381" w:rsidRPr="006A5E3D" w:rsidRDefault="001D1381" w:rsidP="007A3BB3">
                <w:pPr>
                  <w:pStyle w:val="Tf5"/>
                  <w:jc w:val="left"/>
                  <w:rPr>
                    <w:rFonts w:ascii="ISOCPEUR" w:hAnsi="ISOCPEUR" w:cs="Times New Roman"/>
                    <w:i/>
                  </w:rPr>
                </w:pPr>
                <w:r w:rsidRPr="006A5E3D">
                  <w:rPr>
                    <w:rFonts w:ascii="ISOCPEUR" w:hAnsi="ISOCPEUR" w:cs="Times New Roman"/>
                    <w:i/>
                  </w:rPr>
                  <w:t>Согласовано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701" o:spid="_x0000_s2134" type="#_x0000_t202" style="position:absolute;left:0;text-align:left;margin-left:42.6pt;margin-top:387.6pt;width:14.2pt;height:28.4pt;z-index:25162700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" strokeweight="1.5pt">
          <v:textbox style="layout-flow:vertical;mso-layout-flow-alt:bottom-to-top;mso-next-textbox:#Text Box 701" inset="0,0,0,0">
            <w:txbxContent>
              <w:p w:rsidR="001D1381" w:rsidRPr="006A6C40" w:rsidRDefault="001D1381" w:rsidP="00FD248B">
                <w:pPr>
                  <w:pStyle w:val="Tf5"/>
                  <w:rPr>
                    <w:lang w:val="en-US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ext Box 697" o:spid="_x0000_s2133" type="#_x0000_t202" style="position:absolute;left:0;text-align:left;margin-left:14.2pt;margin-top:387.6pt;width:14.15pt;height:29.15pt;z-index:2516229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" strokeweight="1.5pt">
          <v:textbox style="layout-flow:vertical;mso-layout-flow-alt:bottom-to-top;mso-next-textbox:#Text Box 697" inset="0,0,0,0">
            <w:txbxContent>
              <w:p w:rsidR="001D1381" w:rsidRPr="006A6C40" w:rsidRDefault="001D1381" w:rsidP="003D46B9">
                <w:pPr>
                  <w:pStyle w:val="Tf5"/>
                  <w:rPr>
                    <w:lang w:val="en-US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line id="Line 622" o:spid="_x0000_s2132" style="position:absolute;left:0;text-align:left;z-index:251612672;visibility:visible;mso-position-horizontal-relative:page;mso-position-vertical-relative:page" from="580.95pt,13.45pt" to="581.15pt,7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" strokeweight="1.5pt">
          <w10:wrap anchorx="page" anchory="page"/>
        </v:line>
      </w:pict>
    </w:r>
    <w:r>
      <w:rPr>
        <w:noProof/>
      </w:rPr>
      <w:pict>
        <v:shape id="Text Box 728" o:spid="_x0000_s2131" type="#_x0000_t202" style="position:absolute;left:0;text-align:left;margin-left:413.75pt;margin-top:9.85pt;width:95pt;height:19.45pt;z-index:251608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" stroked="f">
          <v:textbox style="mso-next-textbox:#Text Box 728">
            <w:txbxContent>
              <w:p w:rsidR="001D1381" w:rsidRPr="004B0A4B" w:rsidRDefault="00401662" w:rsidP="00A61F78">
                <w:pPr>
                  <w:ind w:firstLine="0"/>
                  <w:jc w:val="right"/>
                  <w:rPr>
                    <w:rFonts w:ascii="GOST type B" w:hAnsi="GOST type B"/>
                  </w:rPr>
                </w:pPr>
                <w:r>
                  <w:rPr>
                    <w:rFonts w:ascii="GOST type B" w:hAnsi="GOST type B"/>
                  </w:rPr>
                  <w:t></w:t>
                </w:r>
              </w:p>
            </w:txbxContent>
          </v:textbox>
        </v:shape>
      </w:pict>
    </w:r>
    <w:r>
      <w:rPr>
        <w:noProof/>
      </w:rPr>
      <w:pict>
        <v:line id="Line 615" o:spid="_x0000_s2130" style="position:absolute;left:0;text-align:left;z-index:251603456;visibility:visible;mso-wrap-distance-top:-3e-5mm;mso-wrap-distance-bottom:-3e-5mm;mso-position-horizontal-relative:page;mso-position-vertical-relative:page" from="56.7pt,14.2pt" to="581.0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zglFQIAACw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" strokeweight="1.5pt">
          <w10:wrap anchorx="page" anchory="page"/>
        </v:lin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2231"/>
    <w:multiLevelType w:val="hybridMultilevel"/>
    <w:tmpl w:val="CA20DCE0"/>
    <w:lvl w:ilvl="0" w:tplc="D02CB71A">
      <w:start w:val="1"/>
      <w:numFmt w:val="decimal"/>
      <w:lvlText w:val="%1 "/>
      <w:lvlJc w:val="left"/>
      <w:pPr>
        <w:ind w:left="1440" w:hanging="360"/>
      </w:pPr>
      <w:rPr>
        <w:rFonts w:hint="default"/>
      </w:rPr>
    </w:lvl>
    <w:lvl w:ilvl="1" w:tplc="3D122574">
      <w:start w:val="1"/>
      <w:numFmt w:val="decimal"/>
      <w:pStyle w:val="2"/>
      <w:lvlText w:val="%2 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EA0829"/>
    <w:multiLevelType w:val="hybridMultilevel"/>
    <w:tmpl w:val="86AE56B2"/>
    <w:lvl w:ilvl="0" w:tplc="D02CB71A">
      <w:start w:val="1"/>
      <w:numFmt w:val="decimal"/>
      <w:lvlText w:val="%1 "/>
      <w:lvlJc w:val="left"/>
      <w:pPr>
        <w:ind w:left="1440" w:hanging="360"/>
      </w:pPr>
      <w:rPr>
        <w:rFonts w:hint="default"/>
      </w:rPr>
    </w:lvl>
    <w:lvl w:ilvl="1" w:tplc="837A7C40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3CC4BFA"/>
    <w:multiLevelType w:val="multilevel"/>
    <w:tmpl w:val="439E92A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4688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28E0CE2"/>
    <w:multiLevelType w:val="hybridMultilevel"/>
    <w:tmpl w:val="6E1474B8"/>
    <w:lvl w:ilvl="0" w:tplc="33BABB66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5C0782"/>
    <w:multiLevelType w:val="multilevel"/>
    <w:tmpl w:val="A542571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A0279BB"/>
    <w:multiLevelType w:val="hybridMultilevel"/>
    <w:tmpl w:val="757C73B2"/>
    <w:lvl w:ilvl="0" w:tplc="AF7E1186">
      <w:start w:val="1"/>
      <w:numFmt w:val="decimal"/>
      <w:lvlText w:val="%1 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5D2C36BA"/>
    <w:multiLevelType w:val="multilevel"/>
    <w:tmpl w:val="A542571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5FF75DDF"/>
    <w:multiLevelType w:val="hybridMultilevel"/>
    <w:tmpl w:val="C2D84976"/>
    <w:lvl w:ilvl="0" w:tplc="B6DC9550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130F62"/>
    <w:multiLevelType w:val="hybridMultilevel"/>
    <w:tmpl w:val="B5B0CC2C"/>
    <w:lvl w:ilvl="0" w:tplc="E4B227C4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960392"/>
    <w:multiLevelType w:val="hybridMultilevel"/>
    <w:tmpl w:val="2870B56E"/>
    <w:lvl w:ilvl="0" w:tplc="9AF07F6C">
      <w:start w:val="1"/>
      <w:numFmt w:val="decimal"/>
      <w:lvlText w:val="%1 "/>
      <w:lvlJc w:val="left"/>
      <w:pPr>
        <w:ind w:left="1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7" w:hanging="360"/>
      </w:pPr>
    </w:lvl>
    <w:lvl w:ilvl="2" w:tplc="0419001B" w:tentative="1">
      <w:start w:val="1"/>
      <w:numFmt w:val="lowerRoman"/>
      <w:lvlText w:val="%3."/>
      <w:lvlJc w:val="right"/>
      <w:pPr>
        <w:ind w:left="2857" w:hanging="180"/>
      </w:pPr>
    </w:lvl>
    <w:lvl w:ilvl="3" w:tplc="0419000F" w:tentative="1">
      <w:start w:val="1"/>
      <w:numFmt w:val="decimal"/>
      <w:lvlText w:val="%4."/>
      <w:lvlJc w:val="left"/>
      <w:pPr>
        <w:ind w:left="3577" w:hanging="360"/>
      </w:pPr>
    </w:lvl>
    <w:lvl w:ilvl="4" w:tplc="04190019" w:tentative="1">
      <w:start w:val="1"/>
      <w:numFmt w:val="lowerLetter"/>
      <w:lvlText w:val="%5."/>
      <w:lvlJc w:val="left"/>
      <w:pPr>
        <w:ind w:left="4297" w:hanging="360"/>
      </w:pPr>
    </w:lvl>
    <w:lvl w:ilvl="5" w:tplc="0419001B" w:tentative="1">
      <w:start w:val="1"/>
      <w:numFmt w:val="lowerRoman"/>
      <w:lvlText w:val="%6."/>
      <w:lvlJc w:val="right"/>
      <w:pPr>
        <w:ind w:left="5017" w:hanging="180"/>
      </w:pPr>
    </w:lvl>
    <w:lvl w:ilvl="6" w:tplc="0419000F" w:tentative="1">
      <w:start w:val="1"/>
      <w:numFmt w:val="decimal"/>
      <w:lvlText w:val="%7."/>
      <w:lvlJc w:val="left"/>
      <w:pPr>
        <w:ind w:left="5737" w:hanging="360"/>
      </w:pPr>
    </w:lvl>
    <w:lvl w:ilvl="7" w:tplc="04190019" w:tentative="1">
      <w:start w:val="1"/>
      <w:numFmt w:val="lowerLetter"/>
      <w:lvlText w:val="%8."/>
      <w:lvlJc w:val="left"/>
      <w:pPr>
        <w:ind w:left="6457" w:hanging="360"/>
      </w:pPr>
    </w:lvl>
    <w:lvl w:ilvl="8" w:tplc="0419001B" w:tentative="1">
      <w:start w:val="1"/>
      <w:numFmt w:val="lowerRoman"/>
      <w:lvlText w:val="%9."/>
      <w:lvlJc w:val="right"/>
      <w:pPr>
        <w:ind w:left="7177" w:hanging="180"/>
      </w:p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3"/>
  </w:num>
  <w:num w:numId="5">
    <w:abstractNumId w:val="7"/>
  </w:num>
  <w:num w:numId="6">
    <w:abstractNumId w:val="1"/>
  </w:num>
  <w:num w:numId="7">
    <w:abstractNumId w:val="0"/>
  </w:num>
  <w:num w:numId="8">
    <w:abstractNumId w:val="4"/>
  </w:num>
  <w:num w:numId="9">
    <w:abstractNumId w:val="6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284"/>
  <w:drawingGridVerticalSpacing w:val="284"/>
  <w:doNotUseMarginsForDrawingGridOrigin/>
  <w:drawingGridHorizontalOrigin w:val="0"/>
  <w:drawingGridVerticalOrigin w:val="85"/>
  <w:characterSpacingControl w:val="doNotCompress"/>
  <w:hdrShapeDefaults>
    <o:shapedefaults v:ext="edit" spidmax="21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54FA"/>
    <w:rsid w:val="000025FF"/>
    <w:rsid w:val="00002799"/>
    <w:rsid w:val="00004C9B"/>
    <w:rsid w:val="00013059"/>
    <w:rsid w:val="00015B87"/>
    <w:rsid w:val="000168F0"/>
    <w:rsid w:val="00020821"/>
    <w:rsid w:val="000274FC"/>
    <w:rsid w:val="000321EC"/>
    <w:rsid w:val="00032BB9"/>
    <w:rsid w:val="00034E6F"/>
    <w:rsid w:val="00035127"/>
    <w:rsid w:val="00036FAF"/>
    <w:rsid w:val="00037D7B"/>
    <w:rsid w:val="0004404F"/>
    <w:rsid w:val="00045A0A"/>
    <w:rsid w:val="0004603C"/>
    <w:rsid w:val="00052E19"/>
    <w:rsid w:val="00060833"/>
    <w:rsid w:val="000741C7"/>
    <w:rsid w:val="00093A2F"/>
    <w:rsid w:val="000950E4"/>
    <w:rsid w:val="000A53BD"/>
    <w:rsid w:val="000B22F3"/>
    <w:rsid w:val="000B67AD"/>
    <w:rsid w:val="000C2E4B"/>
    <w:rsid w:val="000C3CC5"/>
    <w:rsid w:val="000C4288"/>
    <w:rsid w:val="000C6CDD"/>
    <w:rsid w:val="000C71D6"/>
    <w:rsid w:val="000D1075"/>
    <w:rsid w:val="000D3104"/>
    <w:rsid w:val="000D5822"/>
    <w:rsid w:val="000E4074"/>
    <w:rsid w:val="000F2498"/>
    <w:rsid w:val="000F3886"/>
    <w:rsid w:val="001002E7"/>
    <w:rsid w:val="00104057"/>
    <w:rsid w:val="001056AB"/>
    <w:rsid w:val="00114729"/>
    <w:rsid w:val="00116183"/>
    <w:rsid w:val="00125D26"/>
    <w:rsid w:val="001277AD"/>
    <w:rsid w:val="00132164"/>
    <w:rsid w:val="00133040"/>
    <w:rsid w:val="00153DCF"/>
    <w:rsid w:val="00154023"/>
    <w:rsid w:val="00155496"/>
    <w:rsid w:val="00155D2E"/>
    <w:rsid w:val="00161AD1"/>
    <w:rsid w:val="0016364B"/>
    <w:rsid w:val="00163C75"/>
    <w:rsid w:val="001666FC"/>
    <w:rsid w:val="00181A8C"/>
    <w:rsid w:val="00181D86"/>
    <w:rsid w:val="00183288"/>
    <w:rsid w:val="0018374E"/>
    <w:rsid w:val="001850E4"/>
    <w:rsid w:val="00187FD5"/>
    <w:rsid w:val="001A0376"/>
    <w:rsid w:val="001A0966"/>
    <w:rsid w:val="001A3655"/>
    <w:rsid w:val="001B54FA"/>
    <w:rsid w:val="001B573D"/>
    <w:rsid w:val="001D1381"/>
    <w:rsid w:val="001D49B9"/>
    <w:rsid w:val="001D5A33"/>
    <w:rsid w:val="001E075C"/>
    <w:rsid w:val="001E2FA4"/>
    <w:rsid w:val="001E5084"/>
    <w:rsid w:val="001E5A86"/>
    <w:rsid w:val="001F74B9"/>
    <w:rsid w:val="00200F63"/>
    <w:rsid w:val="0022398C"/>
    <w:rsid w:val="00223AE1"/>
    <w:rsid w:val="00223DA8"/>
    <w:rsid w:val="00224A68"/>
    <w:rsid w:val="00233E61"/>
    <w:rsid w:val="00240EA4"/>
    <w:rsid w:val="0024130A"/>
    <w:rsid w:val="002431BA"/>
    <w:rsid w:val="002434D6"/>
    <w:rsid w:val="0024516E"/>
    <w:rsid w:val="0025049D"/>
    <w:rsid w:val="00251EC6"/>
    <w:rsid w:val="00263372"/>
    <w:rsid w:val="00266F44"/>
    <w:rsid w:val="002710BB"/>
    <w:rsid w:val="0027562D"/>
    <w:rsid w:val="0028539F"/>
    <w:rsid w:val="00287D9E"/>
    <w:rsid w:val="002970BD"/>
    <w:rsid w:val="002A2A61"/>
    <w:rsid w:val="002A3230"/>
    <w:rsid w:val="002A6A96"/>
    <w:rsid w:val="002B4321"/>
    <w:rsid w:val="002C16DD"/>
    <w:rsid w:val="002C6237"/>
    <w:rsid w:val="002C7ADE"/>
    <w:rsid w:val="002D33B1"/>
    <w:rsid w:val="002D5A88"/>
    <w:rsid w:val="002E59F8"/>
    <w:rsid w:val="002F221F"/>
    <w:rsid w:val="002F6EAE"/>
    <w:rsid w:val="00304966"/>
    <w:rsid w:val="003052AE"/>
    <w:rsid w:val="003070E3"/>
    <w:rsid w:val="00307D1C"/>
    <w:rsid w:val="00315FA3"/>
    <w:rsid w:val="003254AD"/>
    <w:rsid w:val="003259C2"/>
    <w:rsid w:val="00326C0A"/>
    <w:rsid w:val="0033297C"/>
    <w:rsid w:val="00334E54"/>
    <w:rsid w:val="00340EBE"/>
    <w:rsid w:val="003438C2"/>
    <w:rsid w:val="00344E48"/>
    <w:rsid w:val="00345A5C"/>
    <w:rsid w:val="003537CF"/>
    <w:rsid w:val="003552B8"/>
    <w:rsid w:val="0035582C"/>
    <w:rsid w:val="00363794"/>
    <w:rsid w:val="00366A21"/>
    <w:rsid w:val="00370433"/>
    <w:rsid w:val="00374C8B"/>
    <w:rsid w:val="003753C7"/>
    <w:rsid w:val="003759A1"/>
    <w:rsid w:val="0037612B"/>
    <w:rsid w:val="00376F36"/>
    <w:rsid w:val="003860B8"/>
    <w:rsid w:val="003908C8"/>
    <w:rsid w:val="00390F68"/>
    <w:rsid w:val="0039149F"/>
    <w:rsid w:val="003946C5"/>
    <w:rsid w:val="0039589F"/>
    <w:rsid w:val="0039592C"/>
    <w:rsid w:val="00397035"/>
    <w:rsid w:val="0039728B"/>
    <w:rsid w:val="003A1DFD"/>
    <w:rsid w:val="003A3F47"/>
    <w:rsid w:val="003A6835"/>
    <w:rsid w:val="003C3A93"/>
    <w:rsid w:val="003C7709"/>
    <w:rsid w:val="003C79F3"/>
    <w:rsid w:val="003D0986"/>
    <w:rsid w:val="003D0FED"/>
    <w:rsid w:val="003D14EA"/>
    <w:rsid w:val="003D445D"/>
    <w:rsid w:val="003D46B9"/>
    <w:rsid w:val="003E1433"/>
    <w:rsid w:val="003E1C88"/>
    <w:rsid w:val="003E694D"/>
    <w:rsid w:val="003F3BD4"/>
    <w:rsid w:val="00401662"/>
    <w:rsid w:val="00407D5A"/>
    <w:rsid w:val="00410281"/>
    <w:rsid w:val="00410F07"/>
    <w:rsid w:val="0041212F"/>
    <w:rsid w:val="0042059C"/>
    <w:rsid w:val="00426C8A"/>
    <w:rsid w:val="004317E5"/>
    <w:rsid w:val="00434393"/>
    <w:rsid w:val="00435DBB"/>
    <w:rsid w:val="00436E7D"/>
    <w:rsid w:val="00442A77"/>
    <w:rsid w:val="00452253"/>
    <w:rsid w:val="004551E4"/>
    <w:rsid w:val="00456083"/>
    <w:rsid w:val="00471E7D"/>
    <w:rsid w:val="00475AB8"/>
    <w:rsid w:val="00487D8B"/>
    <w:rsid w:val="00492BE8"/>
    <w:rsid w:val="00494A71"/>
    <w:rsid w:val="0049586B"/>
    <w:rsid w:val="004A368D"/>
    <w:rsid w:val="004A46CF"/>
    <w:rsid w:val="004A63F6"/>
    <w:rsid w:val="004B0A4B"/>
    <w:rsid w:val="004B30D7"/>
    <w:rsid w:val="004B33E5"/>
    <w:rsid w:val="004B399F"/>
    <w:rsid w:val="004C0C0F"/>
    <w:rsid w:val="004C2095"/>
    <w:rsid w:val="004C32FE"/>
    <w:rsid w:val="004D1B60"/>
    <w:rsid w:val="004D7C62"/>
    <w:rsid w:val="004E0FE9"/>
    <w:rsid w:val="004E33F6"/>
    <w:rsid w:val="004F2A76"/>
    <w:rsid w:val="00510DCA"/>
    <w:rsid w:val="00512232"/>
    <w:rsid w:val="00515537"/>
    <w:rsid w:val="00515EB4"/>
    <w:rsid w:val="00527F10"/>
    <w:rsid w:val="00532676"/>
    <w:rsid w:val="005339BD"/>
    <w:rsid w:val="00534A7E"/>
    <w:rsid w:val="00537BA4"/>
    <w:rsid w:val="00542674"/>
    <w:rsid w:val="005433B1"/>
    <w:rsid w:val="0054705D"/>
    <w:rsid w:val="00550274"/>
    <w:rsid w:val="00557141"/>
    <w:rsid w:val="00557DD1"/>
    <w:rsid w:val="00560D9F"/>
    <w:rsid w:val="005619D8"/>
    <w:rsid w:val="00563C45"/>
    <w:rsid w:val="00565539"/>
    <w:rsid w:val="00571717"/>
    <w:rsid w:val="00572E73"/>
    <w:rsid w:val="00591431"/>
    <w:rsid w:val="00592458"/>
    <w:rsid w:val="005941EE"/>
    <w:rsid w:val="00594626"/>
    <w:rsid w:val="005B3BC3"/>
    <w:rsid w:val="005D5533"/>
    <w:rsid w:val="005D5872"/>
    <w:rsid w:val="005E2FA4"/>
    <w:rsid w:val="005E3C2C"/>
    <w:rsid w:val="005E711A"/>
    <w:rsid w:val="005F041B"/>
    <w:rsid w:val="0060453F"/>
    <w:rsid w:val="00604DE6"/>
    <w:rsid w:val="00610938"/>
    <w:rsid w:val="0062018C"/>
    <w:rsid w:val="0062019D"/>
    <w:rsid w:val="006204F8"/>
    <w:rsid w:val="006257A3"/>
    <w:rsid w:val="00635D5A"/>
    <w:rsid w:val="00642618"/>
    <w:rsid w:val="0064396D"/>
    <w:rsid w:val="00646351"/>
    <w:rsid w:val="00646A09"/>
    <w:rsid w:val="00655F91"/>
    <w:rsid w:val="00660FD3"/>
    <w:rsid w:val="00665579"/>
    <w:rsid w:val="00671E0A"/>
    <w:rsid w:val="00675065"/>
    <w:rsid w:val="00676133"/>
    <w:rsid w:val="00693047"/>
    <w:rsid w:val="0069330C"/>
    <w:rsid w:val="006A1FE0"/>
    <w:rsid w:val="006A5E3D"/>
    <w:rsid w:val="006A63F3"/>
    <w:rsid w:val="006A6C40"/>
    <w:rsid w:val="006A7EDB"/>
    <w:rsid w:val="006B1674"/>
    <w:rsid w:val="006B49FD"/>
    <w:rsid w:val="006C2F29"/>
    <w:rsid w:val="006C5FFE"/>
    <w:rsid w:val="006D0DB9"/>
    <w:rsid w:val="006D273E"/>
    <w:rsid w:val="006D3C90"/>
    <w:rsid w:val="006D7A12"/>
    <w:rsid w:val="006E2083"/>
    <w:rsid w:val="006F3CDC"/>
    <w:rsid w:val="007014FE"/>
    <w:rsid w:val="007075CC"/>
    <w:rsid w:val="0071048A"/>
    <w:rsid w:val="007117F5"/>
    <w:rsid w:val="007123B8"/>
    <w:rsid w:val="007201D8"/>
    <w:rsid w:val="00723C23"/>
    <w:rsid w:val="00723CAD"/>
    <w:rsid w:val="007257EF"/>
    <w:rsid w:val="007318FB"/>
    <w:rsid w:val="00734D04"/>
    <w:rsid w:val="00737C4E"/>
    <w:rsid w:val="00745E1A"/>
    <w:rsid w:val="007521E9"/>
    <w:rsid w:val="00752BE3"/>
    <w:rsid w:val="00756E71"/>
    <w:rsid w:val="007574A7"/>
    <w:rsid w:val="0076590E"/>
    <w:rsid w:val="00774185"/>
    <w:rsid w:val="00775A83"/>
    <w:rsid w:val="00775BD6"/>
    <w:rsid w:val="00776AEB"/>
    <w:rsid w:val="0077791D"/>
    <w:rsid w:val="00783A31"/>
    <w:rsid w:val="00785560"/>
    <w:rsid w:val="007859D8"/>
    <w:rsid w:val="00791310"/>
    <w:rsid w:val="00793A79"/>
    <w:rsid w:val="00793C5A"/>
    <w:rsid w:val="00797073"/>
    <w:rsid w:val="00797A98"/>
    <w:rsid w:val="007A125F"/>
    <w:rsid w:val="007A1F7A"/>
    <w:rsid w:val="007A3BB3"/>
    <w:rsid w:val="007A4D50"/>
    <w:rsid w:val="007A5FDB"/>
    <w:rsid w:val="007A64CA"/>
    <w:rsid w:val="007A707E"/>
    <w:rsid w:val="007B421D"/>
    <w:rsid w:val="007C08D7"/>
    <w:rsid w:val="007C21FC"/>
    <w:rsid w:val="007D5BCC"/>
    <w:rsid w:val="007E5549"/>
    <w:rsid w:val="007F03F5"/>
    <w:rsid w:val="007F3286"/>
    <w:rsid w:val="00821722"/>
    <w:rsid w:val="0082491E"/>
    <w:rsid w:val="0082579E"/>
    <w:rsid w:val="00826CBC"/>
    <w:rsid w:val="00832E46"/>
    <w:rsid w:val="00835CA6"/>
    <w:rsid w:val="0084451B"/>
    <w:rsid w:val="00844732"/>
    <w:rsid w:val="00847958"/>
    <w:rsid w:val="008543D5"/>
    <w:rsid w:val="00860E27"/>
    <w:rsid w:val="008615A5"/>
    <w:rsid w:val="008658AF"/>
    <w:rsid w:val="00873163"/>
    <w:rsid w:val="00875239"/>
    <w:rsid w:val="00880D6B"/>
    <w:rsid w:val="0088415D"/>
    <w:rsid w:val="008874B9"/>
    <w:rsid w:val="008913CE"/>
    <w:rsid w:val="00893153"/>
    <w:rsid w:val="0089459C"/>
    <w:rsid w:val="008966D1"/>
    <w:rsid w:val="008A07D4"/>
    <w:rsid w:val="008A18BA"/>
    <w:rsid w:val="008B7BF0"/>
    <w:rsid w:val="008C4772"/>
    <w:rsid w:val="008D0504"/>
    <w:rsid w:val="008E4A70"/>
    <w:rsid w:val="008F1183"/>
    <w:rsid w:val="008F4908"/>
    <w:rsid w:val="008F6705"/>
    <w:rsid w:val="00904157"/>
    <w:rsid w:val="009057FD"/>
    <w:rsid w:val="00907F66"/>
    <w:rsid w:val="00910874"/>
    <w:rsid w:val="00916528"/>
    <w:rsid w:val="00916EBA"/>
    <w:rsid w:val="00917C57"/>
    <w:rsid w:val="00924645"/>
    <w:rsid w:val="009438FA"/>
    <w:rsid w:val="00946D32"/>
    <w:rsid w:val="00950D12"/>
    <w:rsid w:val="0095437C"/>
    <w:rsid w:val="00963520"/>
    <w:rsid w:val="00965EDE"/>
    <w:rsid w:val="00970E56"/>
    <w:rsid w:val="00971CE8"/>
    <w:rsid w:val="00976758"/>
    <w:rsid w:val="00985419"/>
    <w:rsid w:val="009864E2"/>
    <w:rsid w:val="009920A9"/>
    <w:rsid w:val="00996B1A"/>
    <w:rsid w:val="009A3934"/>
    <w:rsid w:val="009A4181"/>
    <w:rsid w:val="009A54A3"/>
    <w:rsid w:val="009A7B49"/>
    <w:rsid w:val="009B2D65"/>
    <w:rsid w:val="009B39E4"/>
    <w:rsid w:val="009C1798"/>
    <w:rsid w:val="009C7C19"/>
    <w:rsid w:val="009D38D5"/>
    <w:rsid w:val="009D3D6F"/>
    <w:rsid w:val="009E2CD3"/>
    <w:rsid w:val="009E4916"/>
    <w:rsid w:val="009E634E"/>
    <w:rsid w:val="009F004F"/>
    <w:rsid w:val="009F311A"/>
    <w:rsid w:val="00A0783A"/>
    <w:rsid w:val="00A144A5"/>
    <w:rsid w:val="00A14D7F"/>
    <w:rsid w:val="00A15CB2"/>
    <w:rsid w:val="00A202CE"/>
    <w:rsid w:val="00A2198B"/>
    <w:rsid w:val="00A243A6"/>
    <w:rsid w:val="00A26038"/>
    <w:rsid w:val="00A27489"/>
    <w:rsid w:val="00A32692"/>
    <w:rsid w:val="00A375B2"/>
    <w:rsid w:val="00A47F73"/>
    <w:rsid w:val="00A553B4"/>
    <w:rsid w:val="00A61F78"/>
    <w:rsid w:val="00A63A54"/>
    <w:rsid w:val="00A646D8"/>
    <w:rsid w:val="00A67473"/>
    <w:rsid w:val="00A70AA6"/>
    <w:rsid w:val="00A75754"/>
    <w:rsid w:val="00A77361"/>
    <w:rsid w:val="00A813F1"/>
    <w:rsid w:val="00A83178"/>
    <w:rsid w:val="00A835C8"/>
    <w:rsid w:val="00A8524A"/>
    <w:rsid w:val="00AA301B"/>
    <w:rsid w:val="00AA438A"/>
    <w:rsid w:val="00AA46A9"/>
    <w:rsid w:val="00AB55E0"/>
    <w:rsid w:val="00AC10AA"/>
    <w:rsid w:val="00AC3066"/>
    <w:rsid w:val="00AC37A6"/>
    <w:rsid w:val="00AC6440"/>
    <w:rsid w:val="00AD6BDD"/>
    <w:rsid w:val="00AE06F6"/>
    <w:rsid w:val="00AE46D3"/>
    <w:rsid w:val="00AF115F"/>
    <w:rsid w:val="00AF24B3"/>
    <w:rsid w:val="00B04D00"/>
    <w:rsid w:val="00B06242"/>
    <w:rsid w:val="00B2018A"/>
    <w:rsid w:val="00B20BCC"/>
    <w:rsid w:val="00B20FD3"/>
    <w:rsid w:val="00B23C8E"/>
    <w:rsid w:val="00B262DF"/>
    <w:rsid w:val="00B32311"/>
    <w:rsid w:val="00B3280D"/>
    <w:rsid w:val="00B449F4"/>
    <w:rsid w:val="00B4709C"/>
    <w:rsid w:val="00B47364"/>
    <w:rsid w:val="00B47779"/>
    <w:rsid w:val="00B51DE5"/>
    <w:rsid w:val="00B51E60"/>
    <w:rsid w:val="00B55BE7"/>
    <w:rsid w:val="00B61C85"/>
    <w:rsid w:val="00B73AD3"/>
    <w:rsid w:val="00B75FC9"/>
    <w:rsid w:val="00B7729D"/>
    <w:rsid w:val="00B812F2"/>
    <w:rsid w:val="00B87AFC"/>
    <w:rsid w:val="00B90BDB"/>
    <w:rsid w:val="00B9293E"/>
    <w:rsid w:val="00B9383F"/>
    <w:rsid w:val="00BA3A61"/>
    <w:rsid w:val="00BA463A"/>
    <w:rsid w:val="00BA7517"/>
    <w:rsid w:val="00BB0B43"/>
    <w:rsid w:val="00BB1456"/>
    <w:rsid w:val="00BC1943"/>
    <w:rsid w:val="00BD244A"/>
    <w:rsid w:val="00BD6001"/>
    <w:rsid w:val="00BD61F5"/>
    <w:rsid w:val="00BE24D4"/>
    <w:rsid w:val="00BE7012"/>
    <w:rsid w:val="00BF2DD7"/>
    <w:rsid w:val="00BF3240"/>
    <w:rsid w:val="00BF3571"/>
    <w:rsid w:val="00BF49C8"/>
    <w:rsid w:val="00BF4B26"/>
    <w:rsid w:val="00BF5582"/>
    <w:rsid w:val="00BF5701"/>
    <w:rsid w:val="00BF6D30"/>
    <w:rsid w:val="00C0796A"/>
    <w:rsid w:val="00C12965"/>
    <w:rsid w:val="00C13834"/>
    <w:rsid w:val="00C15142"/>
    <w:rsid w:val="00C16E39"/>
    <w:rsid w:val="00C20734"/>
    <w:rsid w:val="00C310E6"/>
    <w:rsid w:val="00C34287"/>
    <w:rsid w:val="00C3764E"/>
    <w:rsid w:val="00C44791"/>
    <w:rsid w:val="00C44F15"/>
    <w:rsid w:val="00C518C2"/>
    <w:rsid w:val="00C547B3"/>
    <w:rsid w:val="00C551A5"/>
    <w:rsid w:val="00C57503"/>
    <w:rsid w:val="00C57808"/>
    <w:rsid w:val="00C578D0"/>
    <w:rsid w:val="00C57B92"/>
    <w:rsid w:val="00C70BE6"/>
    <w:rsid w:val="00C71C84"/>
    <w:rsid w:val="00C73654"/>
    <w:rsid w:val="00C7484E"/>
    <w:rsid w:val="00C838F6"/>
    <w:rsid w:val="00C934E6"/>
    <w:rsid w:val="00C93C7A"/>
    <w:rsid w:val="00CA6AD1"/>
    <w:rsid w:val="00CB26AE"/>
    <w:rsid w:val="00CC7B00"/>
    <w:rsid w:val="00CD5F3B"/>
    <w:rsid w:val="00CE19A3"/>
    <w:rsid w:val="00CE32B0"/>
    <w:rsid w:val="00D01AFA"/>
    <w:rsid w:val="00D02A1F"/>
    <w:rsid w:val="00D0599A"/>
    <w:rsid w:val="00D1120D"/>
    <w:rsid w:val="00D12091"/>
    <w:rsid w:val="00D166BF"/>
    <w:rsid w:val="00D1695C"/>
    <w:rsid w:val="00D21253"/>
    <w:rsid w:val="00D22459"/>
    <w:rsid w:val="00D24EA1"/>
    <w:rsid w:val="00D306EA"/>
    <w:rsid w:val="00D30BF9"/>
    <w:rsid w:val="00D31199"/>
    <w:rsid w:val="00D33A92"/>
    <w:rsid w:val="00D36669"/>
    <w:rsid w:val="00D36972"/>
    <w:rsid w:val="00D36AAB"/>
    <w:rsid w:val="00D4480C"/>
    <w:rsid w:val="00D473AD"/>
    <w:rsid w:val="00D50F07"/>
    <w:rsid w:val="00D52754"/>
    <w:rsid w:val="00D54376"/>
    <w:rsid w:val="00D560B5"/>
    <w:rsid w:val="00D56FBF"/>
    <w:rsid w:val="00D5771D"/>
    <w:rsid w:val="00D6105F"/>
    <w:rsid w:val="00D77231"/>
    <w:rsid w:val="00D779F2"/>
    <w:rsid w:val="00D94B5F"/>
    <w:rsid w:val="00D96D30"/>
    <w:rsid w:val="00D97DA0"/>
    <w:rsid w:val="00DB347F"/>
    <w:rsid w:val="00DB3566"/>
    <w:rsid w:val="00DC4E44"/>
    <w:rsid w:val="00DD3CA8"/>
    <w:rsid w:val="00DE33F8"/>
    <w:rsid w:val="00DE45A4"/>
    <w:rsid w:val="00DF4EE1"/>
    <w:rsid w:val="00DF6DFF"/>
    <w:rsid w:val="00DF7454"/>
    <w:rsid w:val="00E01E3D"/>
    <w:rsid w:val="00E104F1"/>
    <w:rsid w:val="00E20173"/>
    <w:rsid w:val="00E222EC"/>
    <w:rsid w:val="00E33B9D"/>
    <w:rsid w:val="00E4001F"/>
    <w:rsid w:val="00E40A45"/>
    <w:rsid w:val="00E43624"/>
    <w:rsid w:val="00E44F81"/>
    <w:rsid w:val="00E45F98"/>
    <w:rsid w:val="00E509C3"/>
    <w:rsid w:val="00E57369"/>
    <w:rsid w:val="00E66BBD"/>
    <w:rsid w:val="00E66D0E"/>
    <w:rsid w:val="00E71442"/>
    <w:rsid w:val="00E73649"/>
    <w:rsid w:val="00E76133"/>
    <w:rsid w:val="00E804F7"/>
    <w:rsid w:val="00E86C47"/>
    <w:rsid w:val="00E90E02"/>
    <w:rsid w:val="00E97382"/>
    <w:rsid w:val="00EA369C"/>
    <w:rsid w:val="00EA393D"/>
    <w:rsid w:val="00EA556C"/>
    <w:rsid w:val="00EA6600"/>
    <w:rsid w:val="00EA6827"/>
    <w:rsid w:val="00EB6889"/>
    <w:rsid w:val="00EC4DB7"/>
    <w:rsid w:val="00EC7009"/>
    <w:rsid w:val="00ED4BD0"/>
    <w:rsid w:val="00ED6293"/>
    <w:rsid w:val="00EE10C4"/>
    <w:rsid w:val="00EE251B"/>
    <w:rsid w:val="00EE53B8"/>
    <w:rsid w:val="00F03909"/>
    <w:rsid w:val="00F044E5"/>
    <w:rsid w:val="00F070F4"/>
    <w:rsid w:val="00F10577"/>
    <w:rsid w:val="00F107DE"/>
    <w:rsid w:val="00F242F7"/>
    <w:rsid w:val="00F42C24"/>
    <w:rsid w:val="00F45F19"/>
    <w:rsid w:val="00F53DAC"/>
    <w:rsid w:val="00F5547C"/>
    <w:rsid w:val="00F5576D"/>
    <w:rsid w:val="00F60C94"/>
    <w:rsid w:val="00F6306C"/>
    <w:rsid w:val="00F647A3"/>
    <w:rsid w:val="00F70D86"/>
    <w:rsid w:val="00F71D02"/>
    <w:rsid w:val="00F921B6"/>
    <w:rsid w:val="00F936BD"/>
    <w:rsid w:val="00F9457F"/>
    <w:rsid w:val="00F972EB"/>
    <w:rsid w:val="00FA1C7B"/>
    <w:rsid w:val="00FA2D46"/>
    <w:rsid w:val="00FC081F"/>
    <w:rsid w:val="00FC414A"/>
    <w:rsid w:val="00FD248B"/>
    <w:rsid w:val="00FD41ED"/>
    <w:rsid w:val="00FD68F5"/>
    <w:rsid w:val="00FE3529"/>
    <w:rsid w:val="00FE3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74"/>
    <o:shapelayout v:ext="edit">
      <o:idmap v:ext="edit" data="1"/>
    </o:shapelayout>
  </w:shapeDefaults>
  <w:decimalSymbol w:val="."/>
  <w:listSeparator w:val=";"/>
  <w15:docId w15:val="{0DBC9DD3-0609-4E92-A191-0267CA123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4D6"/>
    <w:pPr>
      <w:spacing w:line="360" w:lineRule="auto"/>
      <w:ind w:firstLine="709"/>
    </w:pPr>
    <w:rPr>
      <w:sz w:val="24"/>
    </w:rPr>
  </w:style>
  <w:style w:type="paragraph" w:styleId="10">
    <w:name w:val="heading 1"/>
    <w:basedOn w:val="a"/>
    <w:next w:val="a0"/>
    <w:link w:val="11"/>
    <w:qFormat/>
    <w:rsid w:val="005D5872"/>
    <w:pPr>
      <w:keepNext/>
      <w:tabs>
        <w:tab w:val="left" w:pos="998"/>
      </w:tabs>
      <w:ind w:firstLine="0"/>
      <w:jc w:val="center"/>
      <w:outlineLvl w:val="0"/>
    </w:pPr>
    <w:rPr>
      <w:b/>
      <w:bCs/>
      <w:kern w:val="32"/>
      <w:szCs w:val="32"/>
    </w:rPr>
  </w:style>
  <w:style w:type="paragraph" w:styleId="2">
    <w:name w:val="heading 2"/>
    <w:basedOn w:val="a"/>
    <w:next w:val="a0"/>
    <w:link w:val="21"/>
    <w:unhideWhenUsed/>
    <w:rsid w:val="00D36669"/>
    <w:pPr>
      <w:keepNext/>
      <w:numPr>
        <w:ilvl w:val="1"/>
        <w:numId w:val="7"/>
      </w:numPr>
      <w:spacing w:before="100" w:beforeAutospacing="1" w:after="100" w:afterAutospacing="1"/>
      <w:outlineLvl w:val="1"/>
    </w:pPr>
    <w:rPr>
      <w:b/>
      <w:bCs/>
      <w:iCs/>
      <w:szCs w:val="28"/>
    </w:rPr>
  </w:style>
  <w:style w:type="paragraph" w:styleId="30">
    <w:name w:val="heading 3"/>
    <w:basedOn w:val="a"/>
    <w:next w:val="a"/>
    <w:link w:val="31"/>
    <w:semiHidden/>
    <w:unhideWhenUsed/>
    <w:qFormat/>
    <w:rsid w:val="0087316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0">
    <w:name w:val="heading 4"/>
    <w:basedOn w:val="a"/>
    <w:next w:val="a"/>
    <w:link w:val="41"/>
    <w:semiHidden/>
    <w:unhideWhenUsed/>
    <w:qFormat/>
    <w:rsid w:val="0087316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link w:val="51"/>
    <w:semiHidden/>
    <w:unhideWhenUsed/>
    <w:qFormat/>
    <w:rsid w:val="00873163"/>
    <w:pPr>
      <w:spacing w:before="240" w:after="60"/>
      <w:outlineLvl w:val="4"/>
    </w:pPr>
    <w:rPr>
      <w:rFonts w:ascii="Calibri" w:hAnsi="Calibri"/>
      <w:b/>
      <w:bCs/>
      <w:iCs/>
      <w:sz w:val="26"/>
      <w:szCs w:val="26"/>
    </w:rPr>
  </w:style>
  <w:style w:type="paragraph" w:styleId="60">
    <w:name w:val="heading 6"/>
    <w:basedOn w:val="a"/>
    <w:next w:val="a"/>
    <w:link w:val="61"/>
    <w:semiHidden/>
    <w:unhideWhenUsed/>
    <w:qFormat/>
    <w:rsid w:val="00776AE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0">
    <w:name w:val="heading 7"/>
    <w:basedOn w:val="a"/>
    <w:next w:val="a"/>
    <w:link w:val="71"/>
    <w:semiHidden/>
    <w:unhideWhenUsed/>
    <w:qFormat/>
    <w:rsid w:val="00776AEB"/>
    <w:pPr>
      <w:spacing w:before="240" w:after="60"/>
      <w:outlineLvl w:val="6"/>
    </w:pPr>
    <w:rPr>
      <w:rFonts w:ascii="Calibri" w:hAnsi="Calibri"/>
    </w:rPr>
  </w:style>
  <w:style w:type="paragraph" w:styleId="80">
    <w:name w:val="heading 8"/>
    <w:basedOn w:val="a"/>
    <w:next w:val="a"/>
    <w:link w:val="81"/>
    <w:semiHidden/>
    <w:unhideWhenUsed/>
    <w:qFormat/>
    <w:rsid w:val="00776AEB"/>
    <w:pPr>
      <w:spacing w:before="240" w:after="60"/>
      <w:outlineLvl w:val="7"/>
    </w:pPr>
    <w:rPr>
      <w:rFonts w:ascii="Calibri" w:hAnsi="Calibri"/>
      <w:i/>
      <w:iCs/>
    </w:rPr>
  </w:style>
  <w:style w:type="paragraph" w:styleId="90">
    <w:name w:val="heading 9"/>
    <w:basedOn w:val="a"/>
    <w:next w:val="a"/>
    <w:link w:val="91"/>
    <w:semiHidden/>
    <w:unhideWhenUsed/>
    <w:qFormat/>
    <w:rsid w:val="00776AE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rsid w:val="00181D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181D86"/>
    <w:rPr>
      <w:rFonts w:ascii="ISOCPEUR" w:hAnsi="ISOCPEUR"/>
      <w:i/>
      <w:sz w:val="24"/>
      <w:szCs w:val="24"/>
    </w:rPr>
  </w:style>
  <w:style w:type="paragraph" w:customStyle="1" w:styleId="T">
    <w:name w:val="T_ОН_Графы заказчика"/>
    <w:basedOn w:val="T0"/>
    <w:rsid w:val="00BF3571"/>
    <w:pPr>
      <w:ind w:firstLine="0"/>
      <w:jc w:val="center"/>
    </w:pPr>
    <w:rPr>
      <w:sz w:val="24"/>
    </w:rPr>
  </w:style>
  <w:style w:type="paragraph" w:customStyle="1" w:styleId="T0">
    <w:name w:val="T_Обычный"/>
    <w:basedOn w:val="a"/>
    <w:link w:val="T1"/>
    <w:rsid w:val="00D473AD"/>
    <w:pPr>
      <w:jc w:val="both"/>
    </w:pPr>
    <w:rPr>
      <w:sz w:val="28"/>
    </w:rPr>
  </w:style>
  <w:style w:type="character" w:customStyle="1" w:styleId="T1">
    <w:name w:val="T_Обычный Знак"/>
    <w:link w:val="T0"/>
    <w:rsid w:val="00D473AD"/>
    <w:rPr>
      <w:rFonts w:ascii="ISOCPEUR" w:hAnsi="ISOCPEUR"/>
      <w:i/>
      <w:sz w:val="28"/>
      <w:szCs w:val="24"/>
    </w:rPr>
  </w:style>
  <w:style w:type="paragraph" w:customStyle="1" w:styleId="T2">
    <w:name w:val="T_ОН_Лист Листов"/>
    <w:basedOn w:val="a"/>
    <w:rsid w:val="00BD6001"/>
    <w:pPr>
      <w:jc w:val="center"/>
    </w:pPr>
    <w:rPr>
      <w:sz w:val="22"/>
      <w:lang w:val="en-US"/>
    </w:rPr>
  </w:style>
  <w:style w:type="paragraph" w:customStyle="1" w:styleId="T20">
    <w:name w:val="T_ОН_Обозначение 2"/>
    <w:basedOn w:val="T3"/>
    <w:rsid w:val="00BF3571"/>
    <w:pPr>
      <w:spacing w:before="120"/>
    </w:pPr>
  </w:style>
  <w:style w:type="paragraph" w:customStyle="1" w:styleId="T3">
    <w:name w:val="T_ОН_Обозначение"/>
    <w:basedOn w:val="T0"/>
    <w:rsid w:val="00917C57"/>
    <w:pPr>
      <w:widowControl w:val="0"/>
      <w:adjustRightInd w:val="0"/>
      <w:ind w:firstLine="0"/>
      <w:jc w:val="center"/>
      <w:textAlignment w:val="baseline"/>
    </w:pPr>
    <w:rPr>
      <w:rFonts w:cs="Arial"/>
      <w:sz w:val="38"/>
      <w:szCs w:val="32"/>
    </w:rPr>
  </w:style>
  <w:style w:type="paragraph" w:customStyle="1" w:styleId="T4">
    <w:name w:val="T_ОН_Таблица изменений"/>
    <w:basedOn w:val="T0"/>
    <w:link w:val="T5"/>
    <w:rsid w:val="006D7A12"/>
    <w:pPr>
      <w:ind w:firstLine="0"/>
      <w:jc w:val="center"/>
    </w:pPr>
    <w:rPr>
      <w:rFonts w:cs="Arial"/>
      <w:sz w:val="18"/>
      <w:szCs w:val="14"/>
    </w:rPr>
  </w:style>
  <w:style w:type="character" w:customStyle="1" w:styleId="T5">
    <w:name w:val="T_ОН_Таблица изменений Знак"/>
    <w:link w:val="T4"/>
    <w:rsid w:val="006D7A12"/>
    <w:rPr>
      <w:rFonts w:ascii="ISOCPEUR" w:hAnsi="ISOCPEUR" w:cs="Arial"/>
      <w:i/>
      <w:sz w:val="18"/>
      <w:szCs w:val="14"/>
    </w:rPr>
  </w:style>
  <w:style w:type="paragraph" w:customStyle="1" w:styleId="T6">
    <w:name w:val="T_ОН_Дата"/>
    <w:basedOn w:val="T0"/>
    <w:link w:val="T7"/>
    <w:rsid w:val="00572E73"/>
    <w:pPr>
      <w:ind w:firstLine="0"/>
      <w:jc w:val="center"/>
    </w:pPr>
    <w:rPr>
      <w:rFonts w:cs="Arial"/>
      <w:sz w:val="16"/>
      <w:szCs w:val="16"/>
    </w:rPr>
  </w:style>
  <w:style w:type="character" w:customStyle="1" w:styleId="T7">
    <w:name w:val="T_ОН_Дата Знак"/>
    <w:link w:val="T6"/>
    <w:rsid w:val="00572E73"/>
    <w:rPr>
      <w:rFonts w:ascii="ISOCPEUR" w:hAnsi="ISOCPEUR" w:cs="Arial"/>
      <w:i/>
      <w:sz w:val="16"/>
      <w:szCs w:val="16"/>
    </w:rPr>
  </w:style>
  <w:style w:type="paragraph" w:customStyle="1" w:styleId="T21">
    <w:name w:val="T_ОН_Лист 2"/>
    <w:basedOn w:val="T0"/>
    <w:rsid w:val="00BF3571"/>
    <w:pPr>
      <w:spacing w:before="60"/>
      <w:ind w:firstLine="0"/>
      <w:jc w:val="center"/>
    </w:pPr>
    <w:rPr>
      <w:sz w:val="22"/>
    </w:rPr>
  </w:style>
  <w:style w:type="paragraph" w:styleId="a6">
    <w:name w:val="footer"/>
    <w:basedOn w:val="a"/>
    <w:link w:val="a7"/>
    <w:rsid w:val="00181D8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181D86"/>
    <w:rPr>
      <w:rFonts w:ascii="ISOCPEUR" w:hAnsi="ISOCPEUR"/>
      <w:i/>
      <w:sz w:val="24"/>
      <w:szCs w:val="24"/>
    </w:rPr>
  </w:style>
  <w:style w:type="paragraph" w:customStyle="1" w:styleId="T8">
    <w:name w:val="T_ОН_Фирма"/>
    <w:basedOn w:val="T0"/>
    <w:link w:val="T9"/>
    <w:rsid w:val="006D3C90"/>
    <w:pPr>
      <w:ind w:firstLine="0"/>
      <w:jc w:val="center"/>
    </w:pPr>
    <w:rPr>
      <w:rFonts w:cs="Arial"/>
      <w:sz w:val="22"/>
      <w:szCs w:val="21"/>
    </w:rPr>
  </w:style>
  <w:style w:type="character" w:customStyle="1" w:styleId="T9">
    <w:name w:val="T_ОН_Фирма Знак"/>
    <w:link w:val="T8"/>
    <w:rsid w:val="006D3C90"/>
    <w:rPr>
      <w:rFonts w:ascii="ISOCPEUR" w:hAnsi="ISOCPEUR" w:cs="Arial"/>
      <w:i/>
      <w:sz w:val="22"/>
      <w:szCs w:val="21"/>
    </w:rPr>
  </w:style>
  <w:style w:type="paragraph" w:customStyle="1" w:styleId="Ta">
    <w:name w:val="T_ОН_Копировал Формат"/>
    <w:basedOn w:val="T0"/>
    <w:link w:val="Tb"/>
    <w:rsid w:val="006D273E"/>
    <w:pPr>
      <w:ind w:firstLine="0"/>
      <w:jc w:val="left"/>
    </w:pPr>
    <w:rPr>
      <w:rFonts w:cs="Arial"/>
      <w:sz w:val="22"/>
      <w:szCs w:val="18"/>
    </w:rPr>
  </w:style>
  <w:style w:type="character" w:customStyle="1" w:styleId="Tb">
    <w:name w:val="T_ОН_Копировал Формат Знак"/>
    <w:link w:val="Ta"/>
    <w:rsid w:val="006D273E"/>
    <w:rPr>
      <w:rFonts w:ascii="ISOCPEUR" w:hAnsi="ISOCPEUR" w:cs="Arial"/>
      <w:i/>
      <w:sz w:val="22"/>
      <w:szCs w:val="18"/>
    </w:rPr>
  </w:style>
  <w:style w:type="paragraph" w:customStyle="1" w:styleId="Tc">
    <w:name w:val="T_ОН_Фамилии"/>
    <w:basedOn w:val="T0"/>
    <w:rsid w:val="00F60C94"/>
    <w:pPr>
      <w:ind w:firstLine="0"/>
      <w:jc w:val="left"/>
    </w:pPr>
    <w:rPr>
      <w:rFonts w:cs="Arial"/>
      <w:sz w:val="22"/>
      <w:szCs w:val="18"/>
    </w:rPr>
  </w:style>
  <w:style w:type="paragraph" w:customStyle="1" w:styleId="Td">
    <w:name w:val="T_ОН_Вид работы"/>
    <w:basedOn w:val="T0"/>
    <w:rsid w:val="006D7A12"/>
    <w:pPr>
      <w:ind w:firstLine="0"/>
      <w:jc w:val="left"/>
    </w:pPr>
    <w:rPr>
      <w:rFonts w:cs="Arial"/>
      <w:sz w:val="22"/>
      <w:szCs w:val="18"/>
    </w:rPr>
  </w:style>
  <w:style w:type="paragraph" w:customStyle="1" w:styleId="Te">
    <w:name w:val="T_ОН_Заголовки"/>
    <w:basedOn w:val="T0"/>
    <w:rsid w:val="00D473AD"/>
    <w:pPr>
      <w:widowControl w:val="0"/>
      <w:adjustRightInd w:val="0"/>
      <w:ind w:firstLine="0"/>
      <w:jc w:val="center"/>
      <w:textAlignment w:val="baseline"/>
    </w:pPr>
    <w:rPr>
      <w:rFonts w:cs="Arial"/>
      <w:sz w:val="20"/>
      <w:szCs w:val="18"/>
    </w:rPr>
  </w:style>
  <w:style w:type="paragraph" w:customStyle="1" w:styleId="Tf">
    <w:name w:val="T_ОН_Номер листа"/>
    <w:basedOn w:val="T0"/>
    <w:rsid w:val="006D7A12"/>
    <w:pPr>
      <w:widowControl w:val="0"/>
      <w:adjustRightInd w:val="0"/>
      <w:spacing w:before="60"/>
      <w:ind w:firstLine="0"/>
      <w:jc w:val="center"/>
      <w:textAlignment w:val="baseline"/>
    </w:pPr>
    <w:rPr>
      <w:rFonts w:cs="Arial"/>
      <w:szCs w:val="18"/>
      <w:lang w:val="en-US"/>
    </w:rPr>
  </w:style>
  <w:style w:type="paragraph" w:customStyle="1" w:styleId="Tf0">
    <w:name w:val="T_ОН_Лит."/>
    <w:basedOn w:val="a"/>
    <w:rsid w:val="00BF3571"/>
    <w:pPr>
      <w:widowControl w:val="0"/>
      <w:adjustRightInd w:val="0"/>
      <w:jc w:val="center"/>
      <w:textAlignment w:val="baseline"/>
    </w:pPr>
    <w:rPr>
      <w:rFonts w:cs="Arial"/>
      <w:sz w:val="18"/>
      <w:szCs w:val="18"/>
    </w:rPr>
  </w:style>
  <w:style w:type="paragraph" w:customStyle="1" w:styleId="Tf1">
    <w:name w:val="T_ЛР_Лист регистрации изменений"/>
    <w:basedOn w:val="T0"/>
    <w:rsid w:val="00594626"/>
    <w:pPr>
      <w:widowControl w:val="0"/>
      <w:adjustRightInd w:val="0"/>
      <w:spacing w:after="100" w:afterAutospacing="1" w:line="480" w:lineRule="auto"/>
      <w:ind w:firstLine="0"/>
      <w:jc w:val="center"/>
      <w:textAlignment w:val="baseline"/>
    </w:pPr>
    <w:rPr>
      <w:sz w:val="32"/>
    </w:rPr>
  </w:style>
  <w:style w:type="paragraph" w:customStyle="1" w:styleId="Tf2">
    <w:name w:val="T_ЛР_Заголовки"/>
    <w:basedOn w:val="Tf1"/>
    <w:rsid w:val="00BF3571"/>
    <w:pPr>
      <w:spacing w:after="0" w:afterAutospacing="0" w:line="240" w:lineRule="auto"/>
    </w:pPr>
    <w:rPr>
      <w:sz w:val="24"/>
    </w:rPr>
  </w:style>
  <w:style w:type="paragraph" w:customStyle="1" w:styleId="Tf3">
    <w:name w:val="T_ЛР_Содержание"/>
    <w:basedOn w:val="T0"/>
    <w:rsid w:val="00BF3571"/>
    <w:pPr>
      <w:widowControl w:val="0"/>
      <w:adjustRightInd w:val="0"/>
      <w:ind w:firstLine="0"/>
      <w:jc w:val="center"/>
      <w:textAlignment w:val="baseline"/>
    </w:pPr>
    <w:rPr>
      <w:sz w:val="22"/>
      <w:szCs w:val="18"/>
    </w:rPr>
  </w:style>
  <w:style w:type="paragraph" w:customStyle="1" w:styleId="Tf4">
    <w:name w:val="T_ГУ_Текст"/>
    <w:basedOn w:val="T0"/>
    <w:rsid w:val="003537CF"/>
    <w:pPr>
      <w:widowControl w:val="0"/>
      <w:adjustRightInd w:val="0"/>
      <w:ind w:firstLine="0"/>
      <w:jc w:val="center"/>
      <w:textAlignment w:val="baseline"/>
    </w:pPr>
    <w:rPr>
      <w:rFonts w:cs="Arial"/>
      <w:sz w:val="22"/>
    </w:rPr>
  </w:style>
  <w:style w:type="paragraph" w:customStyle="1" w:styleId="Tf5">
    <w:name w:val="T_ГУ_Заголовки"/>
    <w:basedOn w:val="T0"/>
    <w:rsid w:val="003537CF"/>
    <w:pPr>
      <w:widowControl w:val="0"/>
      <w:adjustRightInd w:val="0"/>
      <w:ind w:firstLine="0"/>
      <w:jc w:val="center"/>
      <w:textAlignment w:val="baseline"/>
    </w:pPr>
    <w:rPr>
      <w:rFonts w:cs="Arial"/>
      <w:sz w:val="22"/>
    </w:rPr>
  </w:style>
  <w:style w:type="paragraph" w:customStyle="1" w:styleId="Tf6">
    <w:name w:val="T_ГУ_Дата"/>
    <w:basedOn w:val="T0"/>
    <w:rsid w:val="003537CF"/>
    <w:pPr>
      <w:widowControl w:val="0"/>
      <w:adjustRightInd w:val="0"/>
      <w:jc w:val="right"/>
      <w:textAlignment w:val="baseline"/>
    </w:pPr>
    <w:rPr>
      <w:rFonts w:cs="Arial"/>
      <w:sz w:val="22"/>
      <w:szCs w:val="18"/>
    </w:rPr>
  </w:style>
  <w:style w:type="paragraph" w:customStyle="1" w:styleId="Tf7">
    <w:name w:val="T_ОН_Наименование"/>
    <w:basedOn w:val="a"/>
    <w:rsid w:val="00594626"/>
    <w:pPr>
      <w:widowControl w:val="0"/>
      <w:adjustRightInd w:val="0"/>
      <w:jc w:val="center"/>
      <w:textAlignment w:val="baseline"/>
    </w:pPr>
    <w:rPr>
      <w:rFonts w:cs="Arial"/>
      <w:sz w:val="28"/>
      <w:szCs w:val="25"/>
    </w:rPr>
  </w:style>
  <w:style w:type="paragraph" w:customStyle="1" w:styleId="Tf8">
    <w:name w:val="T_ОН_Вид документа"/>
    <w:basedOn w:val="T0"/>
    <w:rsid w:val="00F044E5"/>
    <w:pPr>
      <w:widowControl w:val="0"/>
      <w:adjustRightInd w:val="0"/>
      <w:ind w:left="170" w:right="170" w:firstLine="0"/>
      <w:jc w:val="center"/>
      <w:textAlignment w:val="baseline"/>
    </w:pPr>
    <w:rPr>
      <w:rFonts w:cs="Arial"/>
      <w:sz w:val="20"/>
      <w:szCs w:val="18"/>
      <w:lang w:val="en-US"/>
    </w:rPr>
  </w:style>
  <w:style w:type="paragraph" w:customStyle="1" w:styleId="Tf9">
    <w:name w:val="T_ОН_Утвержден ЛУ"/>
    <w:basedOn w:val="Tf7"/>
    <w:rsid w:val="00133040"/>
    <w:pPr>
      <w:spacing w:before="120"/>
      <w:ind w:left="113"/>
      <w:jc w:val="left"/>
    </w:pPr>
  </w:style>
  <w:style w:type="paragraph" w:styleId="a8">
    <w:name w:val="Balloon Text"/>
    <w:basedOn w:val="a"/>
    <w:link w:val="a9"/>
    <w:rsid w:val="0069330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69330C"/>
    <w:rPr>
      <w:rFonts w:ascii="Tahoma" w:hAnsi="Tahoma" w:cs="Tahoma"/>
      <w:i/>
      <w:sz w:val="16"/>
      <w:szCs w:val="16"/>
    </w:rPr>
  </w:style>
  <w:style w:type="character" w:customStyle="1" w:styleId="11">
    <w:name w:val="Заголовок 1 Знак"/>
    <w:link w:val="10"/>
    <w:rsid w:val="00D36669"/>
    <w:rPr>
      <w:b/>
      <w:bCs/>
      <w:kern w:val="32"/>
      <w:sz w:val="24"/>
      <w:szCs w:val="32"/>
    </w:rPr>
  </w:style>
  <w:style w:type="paragraph" w:customStyle="1" w:styleId="1">
    <w:name w:val="Заголовок 1 ПИНГ"/>
    <w:basedOn w:val="10"/>
    <w:next w:val="a0"/>
    <w:link w:val="12"/>
    <w:qFormat/>
    <w:rsid w:val="005D5872"/>
    <w:pPr>
      <w:numPr>
        <w:numId w:val="10"/>
      </w:numPr>
      <w:ind w:left="431" w:hanging="431"/>
      <w:jc w:val="left"/>
    </w:pPr>
    <w:rPr>
      <w:kern w:val="0"/>
    </w:rPr>
  </w:style>
  <w:style w:type="paragraph" w:styleId="a0">
    <w:name w:val="Body Text"/>
    <w:basedOn w:val="a"/>
    <w:link w:val="aa"/>
    <w:autoRedefine/>
    <w:qFormat/>
    <w:rsid w:val="002434D6"/>
    <w:pPr>
      <w:ind w:firstLine="0"/>
      <w:jc w:val="center"/>
    </w:pPr>
  </w:style>
  <w:style w:type="character" w:customStyle="1" w:styleId="aa">
    <w:name w:val="Основной текст Знак"/>
    <w:link w:val="a0"/>
    <w:rsid w:val="002434D6"/>
    <w:rPr>
      <w:sz w:val="24"/>
    </w:rPr>
  </w:style>
  <w:style w:type="character" w:customStyle="1" w:styleId="21">
    <w:name w:val="Заголовок 2 Знак"/>
    <w:link w:val="2"/>
    <w:rsid w:val="00D36669"/>
    <w:rPr>
      <w:b/>
      <w:bCs/>
      <w:iCs/>
      <w:sz w:val="24"/>
      <w:szCs w:val="28"/>
    </w:rPr>
  </w:style>
  <w:style w:type="paragraph" w:customStyle="1" w:styleId="20">
    <w:name w:val="Заголовок 2 ПИНГ"/>
    <w:basedOn w:val="2"/>
    <w:next w:val="a"/>
    <w:link w:val="22"/>
    <w:qFormat/>
    <w:rsid w:val="00D36669"/>
    <w:pPr>
      <w:numPr>
        <w:numId w:val="10"/>
      </w:numPr>
    </w:pPr>
  </w:style>
  <w:style w:type="character" w:customStyle="1" w:styleId="12">
    <w:name w:val="Заголовок 1 ПИНГ Знак"/>
    <w:link w:val="1"/>
    <w:rsid w:val="005D5872"/>
    <w:rPr>
      <w:b/>
      <w:bCs/>
      <w:sz w:val="24"/>
      <w:szCs w:val="32"/>
    </w:rPr>
  </w:style>
  <w:style w:type="paragraph" w:customStyle="1" w:styleId="3">
    <w:name w:val="Заголовок 3 ПИНГ"/>
    <w:basedOn w:val="30"/>
    <w:next w:val="a0"/>
    <w:link w:val="32"/>
    <w:qFormat/>
    <w:rsid w:val="00F921B6"/>
    <w:pPr>
      <w:numPr>
        <w:ilvl w:val="2"/>
        <w:numId w:val="10"/>
      </w:numPr>
      <w:tabs>
        <w:tab w:val="left" w:pos="720"/>
      </w:tabs>
      <w:spacing w:before="0" w:after="0"/>
    </w:pPr>
    <w:rPr>
      <w:rFonts w:ascii="Times New Roman" w:hAnsi="Times New Roman"/>
      <w:sz w:val="24"/>
    </w:rPr>
  </w:style>
  <w:style w:type="character" w:customStyle="1" w:styleId="22">
    <w:name w:val="Заголовок 2 ПИНГ Знак"/>
    <w:link w:val="20"/>
    <w:rsid w:val="00D36669"/>
    <w:rPr>
      <w:b/>
      <w:bCs/>
      <w:iCs/>
      <w:sz w:val="24"/>
      <w:szCs w:val="28"/>
    </w:rPr>
  </w:style>
  <w:style w:type="paragraph" w:customStyle="1" w:styleId="4">
    <w:name w:val="Заголовок 4 ПИНГ"/>
    <w:basedOn w:val="40"/>
    <w:next w:val="a0"/>
    <w:link w:val="42"/>
    <w:qFormat/>
    <w:rsid w:val="00F921B6"/>
    <w:pPr>
      <w:numPr>
        <w:ilvl w:val="3"/>
        <w:numId w:val="10"/>
      </w:numPr>
      <w:tabs>
        <w:tab w:val="left" w:pos="862"/>
      </w:tabs>
      <w:ind w:left="862" w:hanging="862"/>
    </w:pPr>
    <w:rPr>
      <w:rFonts w:ascii="Times New Roman" w:hAnsi="Times New Roman"/>
      <w:b w:val="0"/>
      <w:sz w:val="24"/>
    </w:rPr>
  </w:style>
  <w:style w:type="character" w:customStyle="1" w:styleId="32">
    <w:name w:val="Заголовок 3 ПИНГ Знак"/>
    <w:link w:val="3"/>
    <w:rsid w:val="00F921B6"/>
    <w:rPr>
      <w:rFonts w:eastAsia="Times New Roman" w:cs="Times New Roman"/>
      <w:b/>
      <w:bCs/>
      <w:sz w:val="24"/>
      <w:szCs w:val="26"/>
    </w:rPr>
  </w:style>
  <w:style w:type="paragraph" w:customStyle="1" w:styleId="5">
    <w:name w:val="Заголовок 5 ПИНГ"/>
    <w:basedOn w:val="50"/>
    <w:next w:val="a0"/>
    <w:link w:val="52"/>
    <w:qFormat/>
    <w:rsid w:val="00873163"/>
    <w:pPr>
      <w:numPr>
        <w:ilvl w:val="4"/>
        <w:numId w:val="10"/>
      </w:numPr>
      <w:tabs>
        <w:tab w:val="left" w:pos="1009"/>
      </w:tabs>
      <w:spacing w:before="0" w:after="0"/>
      <w:ind w:left="1009" w:hanging="1009"/>
    </w:pPr>
    <w:rPr>
      <w:rFonts w:ascii="Times New Roman" w:hAnsi="Times New Roman"/>
      <w:sz w:val="24"/>
    </w:rPr>
  </w:style>
  <w:style w:type="character" w:customStyle="1" w:styleId="42">
    <w:name w:val="Заголовок 4 ПИНГ Знак"/>
    <w:link w:val="4"/>
    <w:rsid w:val="00F921B6"/>
    <w:rPr>
      <w:rFonts w:eastAsia="Times New Roman" w:cs="Times New Roman"/>
      <w:bCs/>
      <w:sz w:val="24"/>
      <w:szCs w:val="28"/>
    </w:rPr>
  </w:style>
  <w:style w:type="paragraph" w:customStyle="1" w:styleId="6">
    <w:name w:val="Заголовок 6 ПИНГ"/>
    <w:basedOn w:val="60"/>
    <w:next w:val="a0"/>
    <w:link w:val="62"/>
    <w:qFormat/>
    <w:rsid w:val="00F921B6"/>
    <w:pPr>
      <w:numPr>
        <w:ilvl w:val="5"/>
        <w:numId w:val="10"/>
      </w:numPr>
      <w:tabs>
        <w:tab w:val="left" w:pos="1151"/>
      </w:tabs>
      <w:spacing w:before="0" w:after="0"/>
      <w:ind w:left="1151" w:hanging="1151"/>
    </w:pPr>
    <w:rPr>
      <w:rFonts w:ascii="Times New Roman" w:hAnsi="Times New Roman"/>
    </w:rPr>
  </w:style>
  <w:style w:type="character" w:customStyle="1" w:styleId="52">
    <w:name w:val="Заголовок 5 ПИНГ Знак"/>
    <w:link w:val="5"/>
    <w:rsid w:val="00873163"/>
    <w:rPr>
      <w:rFonts w:eastAsia="Times New Roman" w:cs="Times New Roman"/>
      <w:b/>
      <w:bCs/>
      <w:i/>
      <w:iCs/>
      <w:sz w:val="24"/>
      <w:szCs w:val="26"/>
    </w:rPr>
  </w:style>
  <w:style w:type="paragraph" w:customStyle="1" w:styleId="7">
    <w:name w:val="Заголовок 7 ПИНГ"/>
    <w:basedOn w:val="70"/>
    <w:next w:val="a0"/>
    <w:link w:val="72"/>
    <w:qFormat/>
    <w:rsid w:val="00F921B6"/>
    <w:pPr>
      <w:numPr>
        <w:ilvl w:val="6"/>
        <w:numId w:val="10"/>
      </w:numPr>
      <w:tabs>
        <w:tab w:val="left" w:pos="1298"/>
      </w:tabs>
      <w:ind w:left="1298" w:hanging="1298"/>
    </w:pPr>
    <w:rPr>
      <w:rFonts w:ascii="Times New Roman" w:hAnsi="Times New Roman"/>
      <w:lang w:val="en-US"/>
    </w:rPr>
  </w:style>
  <w:style w:type="character" w:customStyle="1" w:styleId="62">
    <w:name w:val="Заголовок 6 ПИНГ Знак"/>
    <w:link w:val="6"/>
    <w:rsid w:val="00F921B6"/>
    <w:rPr>
      <w:rFonts w:eastAsia="Times New Roman" w:cs="Times New Roman"/>
      <w:b/>
      <w:bCs/>
      <w:sz w:val="22"/>
      <w:szCs w:val="22"/>
    </w:rPr>
  </w:style>
  <w:style w:type="paragraph" w:customStyle="1" w:styleId="8">
    <w:name w:val="Заголовок 8 ПИНГ"/>
    <w:basedOn w:val="80"/>
    <w:next w:val="a0"/>
    <w:link w:val="82"/>
    <w:qFormat/>
    <w:rsid w:val="00776AEB"/>
    <w:pPr>
      <w:numPr>
        <w:ilvl w:val="7"/>
        <w:numId w:val="10"/>
      </w:numPr>
      <w:tabs>
        <w:tab w:val="left" w:pos="1440"/>
      </w:tabs>
    </w:pPr>
    <w:rPr>
      <w:rFonts w:ascii="Times New Roman" w:hAnsi="Times New Roman"/>
      <w:i w:val="0"/>
    </w:rPr>
  </w:style>
  <w:style w:type="character" w:customStyle="1" w:styleId="72">
    <w:name w:val="Заголовок 7 ПИНГ Знак"/>
    <w:link w:val="7"/>
    <w:rsid w:val="00F921B6"/>
    <w:rPr>
      <w:rFonts w:eastAsia="Times New Roman" w:cs="Times New Roman"/>
      <w:sz w:val="24"/>
      <w:szCs w:val="24"/>
      <w:lang w:val="en-US"/>
    </w:rPr>
  </w:style>
  <w:style w:type="paragraph" w:customStyle="1" w:styleId="9">
    <w:name w:val="Заголовок 9 ПИНГ"/>
    <w:basedOn w:val="90"/>
    <w:next w:val="a0"/>
    <w:link w:val="92"/>
    <w:qFormat/>
    <w:rsid w:val="00F921B6"/>
    <w:pPr>
      <w:numPr>
        <w:ilvl w:val="8"/>
        <w:numId w:val="10"/>
      </w:numPr>
      <w:tabs>
        <w:tab w:val="left" w:pos="1582"/>
      </w:tabs>
      <w:ind w:left="1582" w:hanging="1582"/>
    </w:pPr>
    <w:rPr>
      <w:rFonts w:ascii="Times New Roman" w:hAnsi="Times New Roman"/>
      <w:sz w:val="24"/>
    </w:rPr>
  </w:style>
  <w:style w:type="character" w:customStyle="1" w:styleId="82">
    <w:name w:val="Заголовок 8 ПИНГ Знак"/>
    <w:link w:val="8"/>
    <w:rsid w:val="00776AEB"/>
    <w:rPr>
      <w:rFonts w:eastAsia="Times New Roman" w:cs="Times New Roman"/>
      <w:i/>
      <w:iCs/>
      <w:sz w:val="24"/>
      <w:szCs w:val="24"/>
    </w:rPr>
  </w:style>
  <w:style w:type="paragraph" w:styleId="ab">
    <w:name w:val="TOC Heading"/>
    <w:basedOn w:val="10"/>
    <w:next w:val="a"/>
    <w:uiPriority w:val="39"/>
    <w:unhideWhenUsed/>
    <w:qFormat/>
    <w:rsid w:val="00153DCF"/>
    <w:pPr>
      <w:keepLines/>
      <w:tabs>
        <w:tab w:val="clear" w:pos="998"/>
      </w:tabs>
      <w:spacing w:before="48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92">
    <w:name w:val="Заголовок 9 ПИНГ Знак"/>
    <w:link w:val="9"/>
    <w:rsid w:val="00F921B6"/>
    <w:rPr>
      <w:rFonts w:eastAsia="Times New Roman" w:cs="Times New Roman"/>
      <w:sz w:val="24"/>
      <w:szCs w:val="22"/>
    </w:rPr>
  </w:style>
  <w:style w:type="paragraph" w:styleId="13">
    <w:name w:val="toc 1"/>
    <w:basedOn w:val="a"/>
    <w:next w:val="a"/>
    <w:uiPriority w:val="39"/>
    <w:qFormat/>
    <w:rsid w:val="00125D26"/>
    <w:pPr>
      <w:ind w:firstLine="0"/>
    </w:pPr>
    <w:rPr>
      <w:b/>
    </w:rPr>
  </w:style>
  <w:style w:type="paragraph" w:styleId="23">
    <w:name w:val="toc 2"/>
    <w:basedOn w:val="a"/>
    <w:next w:val="a"/>
    <w:uiPriority w:val="39"/>
    <w:qFormat/>
    <w:rsid w:val="00125D26"/>
    <w:pPr>
      <w:ind w:firstLine="0"/>
    </w:pPr>
  </w:style>
  <w:style w:type="character" w:styleId="ac">
    <w:name w:val="Hyperlink"/>
    <w:uiPriority w:val="99"/>
    <w:unhideWhenUsed/>
    <w:rsid w:val="00153DCF"/>
    <w:rPr>
      <w:color w:val="0000FF"/>
      <w:u w:val="single"/>
    </w:rPr>
  </w:style>
  <w:style w:type="paragraph" w:styleId="33">
    <w:name w:val="toc 3"/>
    <w:basedOn w:val="a"/>
    <w:next w:val="a"/>
    <w:uiPriority w:val="39"/>
    <w:unhideWhenUsed/>
    <w:qFormat/>
    <w:rsid w:val="000C4288"/>
    <w:pPr>
      <w:ind w:firstLine="0"/>
    </w:pPr>
    <w:rPr>
      <w:szCs w:val="22"/>
    </w:rPr>
  </w:style>
  <w:style w:type="character" w:customStyle="1" w:styleId="31">
    <w:name w:val="Заголовок 3 Знак"/>
    <w:link w:val="30"/>
    <w:semiHidden/>
    <w:rsid w:val="00873163"/>
    <w:rPr>
      <w:rFonts w:ascii="Cambria" w:eastAsia="Times New Roman" w:hAnsi="Cambria" w:cs="Times New Roman"/>
      <w:b/>
      <w:bCs/>
      <w:i/>
      <w:sz w:val="26"/>
      <w:szCs w:val="26"/>
    </w:rPr>
  </w:style>
  <w:style w:type="character" w:customStyle="1" w:styleId="51">
    <w:name w:val="Заголовок 5 Знак"/>
    <w:link w:val="50"/>
    <w:semiHidden/>
    <w:rsid w:val="0087316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41">
    <w:name w:val="Заголовок 4 Знак"/>
    <w:link w:val="40"/>
    <w:semiHidden/>
    <w:rsid w:val="00873163"/>
    <w:rPr>
      <w:rFonts w:ascii="Calibri" w:eastAsia="Times New Roman" w:hAnsi="Calibri" w:cs="Times New Roman"/>
      <w:b/>
      <w:bCs/>
      <w:i/>
      <w:sz w:val="28"/>
      <w:szCs w:val="28"/>
    </w:rPr>
  </w:style>
  <w:style w:type="character" w:customStyle="1" w:styleId="61">
    <w:name w:val="Заголовок 6 Знак"/>
    <w:link w:val="60"/>
    <w:semiHidden/>
    <w:rsid w:val="00776AEB"/>
    <w:rPr>
      <w:rFonts w:ascii="Calibri" w:eastAsia="Times New Roman" w:hAnsi="Calibri" w:cs="Times New Roman"/>
      <w:b/>
      <w:bCs/>
      <w:i/>
      <w:sz w:val="22"/>
      <w:szCs w:val="22"/>
    </w:rPr>
  </w:style>
  <w:style w:type="character" w:customStyle="1" w:styleId="71">
    <w:name w:val="Заголовок 7 Знак"/>
    <w:link w:val="70"/>
    <w:semiHidden/>
    <w:rsid w:val="00776AEB"/>
    <w:rPr>
      <w:rFonts w:ascii="Calibri" w:eastAsia="Times New Roman" w:hAnsi="Calibri" w:cs="Times New Roman"/>
      <w:i/>
      <w:sz w:val="24"/>
      <w:szCs w:val="24"/>
    </w:rPr>
  </w:style>
  <w:style w:type="character" w:customStyle="1" w:styleId="81">
    <w:name w:val="Заголовок 8 Знак"/>
    <w:link w:val="80"/>
    <w:semiHidden/>
    <w:rsid w:val="00776AEB"/>
    <w:rPr>
      <w:rFonts w:ascii="Calibri" w:eastAsia="Times New Roman" w:hAnsi="Calibri" w:cs="Times New Roman"/>
      <w:iCs/>
      <w:sz w:val="24"/>
      <w:szCs w:val="24"/>
    </w:rPr>
  </w:style>
  <w:style w:type="character" w:customStyle="1" w:styleId="91">
    <w:name w:val="Заголовок 9 Знак"/>
    <w:link w:val="90"/>
    <w:semiHidden/>
    <w:rsid w:val="00776AEB"/>
    <w:rPr>
      <w:rFonts w:ascii="Cambria" w:eastAsia="Times New Roman" w:hAnsi="Cambria" w:cs="Times New Roman"/>
      <w:i/>
      <w:sz w:val="22"/>
      <w:szCs w:val="22"/>
    </w:rPr>
  </w:style>
  <w:style w:type="paragraph" w:styleId="ad">
    <w:name w:val="Title"/>
    <w:basedOn w:val="a"/>
    <w:next w:val="a"/>
    <w:link w:val="ae"/>
    <w:rsid w:val="007D5BCC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ae">
    <w:name w:val="Заголовок Знак"/>
    <w:link w:val="ad"/>
    <w:rsid w:val="007D5BCC"/>
    <w:rPr>
      <w:rFonts w:eastAsia="Times New Roman" w:cs="Times New Roman"/>
      <w:b/>
      <w:bCs/>
      <w:i/>
      <w:kern w:val="28"/>
      <w:sz w:val="32"/>
      <w:szCs w:val="32"/>
    </w:rPr>
  </w:style>
  <w:style w:type="paragraph" w:styleId="af">
    <w:name w:val="Subtitle"/>
    <w:basedOn w:val="a"/>
    <w:next w:val="a"/>
    <w:link w:val="af0"/>
    <w:qFormat/>
    <w:rsid w:val="00676133"/>
    <w:pPr>
      <w:spacing w:after="60"/>
      <w:jc w:val="center"/>
      <w:outlineLvl w:val="1"/>
    </w:pPr>
    <w:rPr>
      <w:rFonts w:ascii="Cambria" w:hAnsi="Cambria"/>
    </w:rPr>
  </w:style>
  <w:style w:type="character" w:customStyle="1" w:styleId="af0">
    <w:name w:val="Подзаголовок Знак"/>
    <w:link w:val="af"/>
    <w:rsid w:val="00676133"/>
    <w:rPr>
      <w:rFonts w:ascii="Cambria" w:eastAsia="Times New Roman" w:hAnsi="Cambria" w:cs="Times New Roman"/>
      <w:sz w:val="24"/>
      <w:szCs w:val="24"/>
    </w:rPr>
  </w:style>
  <w:style w:type="character" w:styleId="af1">
    <w:name w:val="Strong"/>
    <w:qFormat/>
    <w:rsid w:val="00676133"/>
    <w:rPr>
      <w:b/>
      <w:bCs/>
    </w:rPr>
  </w:style>
  <w:style w:type="character" w:customStyle="1" w:styleId="af2">
    <w:name w:val="Основной текст док. Знак"/>
    <w:link w:val="af3"/>
    <w:locked/>
    <w:rsid w:val="005D5872"/>
    <w:rPr>
      <w:sz w:val="24"/>
    </w:rPr>
  </w:style>
  <w:style w:type="paragraph" w:customStyle="1" w:styleId="af3">
    <w:name w:val="Основной текст док."/>
    <w:basedOn w:val="a"/>
    <w:link w:val="af2"/>
    <w:rsid w:val="005D5872"/>
    <w:pPr>
      <w:spacing w:before="60" w:after="60"/>
      <w:ind w:firstLine="567"/>
      <w:jc w:val="both"/>
    </w:pPr>
  </w:style>
  <w:style w:type="character" w:customStyle="1" w:styleId="af4">
    <w:name w:val="ПИНГ Знак"/>
    <w:link w:val="af5"/>
    <w:locked/>
    <w:rsid w:val="005D5872"/>
    <w:rPr>
      <w:sz w:val="24"/>
      <w:szCs w:val="24"/>
    </w:rPr>
  </w:style>
  <w:style w:type="paragraph" w:customStyle="1" w:styleId="af5">
    <w:name w:val="ПИНГ"/>
    <w:basedOn w:val="af3"/>
    <w:link w:val="af4"/>
    <w:qFormat/>
    <w:rsid w:val="005D5872"/>
    <w:pPr>
      <w:spacing w:before="0" w:after="0"/>
      <w:ind w:firstLine="709"/>
    </w:pPr>
    <w:rPr>
      <w:szCs w:val="24"/>
    </w:rPr>
  </w:style>
  <w:style w:type="paragraph" w:customStyle="1" w:styleId="af6">
    <w:name w:val="Содержимое табл. состава проекта"/>
    <w:basedOn w:val="a"/>
    <w:qFormat/>
    <w:rsid w:val="001B54FA"/>
    <w:pPr>
      <w:framePr w:wrap="around" w:vAnchor="page" w:hAnchor="margin" w:xAlign="center" w:y="302"/>
      <w:spacing w:line="454" w:lineRule="exact"/>
      <w:ind w:left="-11" w:right="-28" w:firstLine="0"/>
      <w:contextualSpacing/>
    </w:pPr>
    <w:rPr>
      <w:rFonts w:ascii="GOST type B" w:eastAsia="Calibri" w:hAnsi="GOST type B"/>
      <w:noProof/>
      <w:szCs w:val="22"/>
      <w:lang w:eastAsia="en-US"/>
    </w:rPr>
  </w:style>
  <w:style w:type="character" w:styleId="af7">
    <w:name w:val="Emphasis"/>
    <w:basedOn w:val="a1"/>
    <w:uiPriority w:val="20"/>
    <w:qFormat/>
    <w:rsid w:val="00ED4BD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3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skozlov\Desktop\4.%20&#1057;&#1086;&#1089;&#1090;&#1072;&#1074;%20&#1087;&#1088;&#1086;&#1077;&#1082;&#1090;&#1085;&#1086;&#1081;%20&#1076;&#1086;&#1082;&#1091;&#1084;&#1077;&#1085;&#1090;&#1072;&#1094;&#1080;&#1080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7FFAB-BC00-4F44-848C-447DF1F52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4. Состав проектной документации.dotm</Template>
  <TotalTime>192</TotalTime>
  <Pages>2</Pages>
  <Words>179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Станислав С.</dc:creator>
  <cp:lastModifiedBy>pc1</cp:lastModifiedBy>
  <cp:revision>72</cp:revision>
  <cp:lastPrinted>2016-11-08T11:00:00Z</cp:lastPrinted>
  <dcterms:created xsi:type="dcterms:W3CDTF">2015-09-05T13:09:00Z</dcterms:created>
  <dcterms:modified xsi:type="dcterms:W3CDTF">2023-08-10T05:47:00Z</dcterms:modified>
</cp:coreProperties>
</file>